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1A520" w14:textId="7F23A4A0" w:rsidR="00414A08" w:rsidRPr="00DB3888" w:rsidRDefault="00897C69" w:rsidP="00DB0807">
      <w:pPr>
        <w:rPr>
          <w:b/>
          <w:color w:val="007C31"/>
          <w:sz w:val="48"/>
          <w:szCs w:val="48"/>
        </w:rPr>
      </w:pPr>
      <w:r w:rsidRPr="00DB3888">
        <w:rPr>
          <w:noProof/>
          <w:lang w:eastAsia="en-GB"/>
        </w:rPr>
        <mc:AlternateContent>
          <mc:Choice Requires="wps">
            <w:drawing>
              <wp:anchor distT="45720" distB="45720" distL="114300" distR="114300" simplePos="0" relativeHeight="251658240" behindDoc="0" locked="0" layoutInCell="1" allowOverlap="1" wp14:anchorId="55808A81" wp14:editId="3F4E6947">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7FA1A9F6" w14:textId="77777777" w:rsidR="00897C69" w:rsidRPr="00DB3888" w:rsidRDefault="00897C69" w:rsidP="00897C69">
                            <w:r w:rsidRPr="00DB3888">
                              <w:rPr>
                                <w:rFonts w:cs="Arial"/>
                              </w:rPr>
                              <w:t xml:space="preserve">This document is classified as </w:t>
                            </w:r>
                            <w:r w:rsidR="004E0BEB" w:rsidRPr="00DB3888">
                              <w:rPr>
                                <w:rFonts w:cs="Arial"/>
                                <w:b/>
                              </w:rPr>
                              <w:t>Clear</w:t>
                            </w:r>
                            <w:r w:rsidRPr="00DB3888">
                              <w:rPr>
                                <w:rFonts w:cs="Arial"/>
                                <w:b/>
                              </w:rPr>
                              <w:t xml:space="preserve"> </w:t>
                            </w:r>
                            <w:r w:rsidRPr="00DB3888">
                              <w:rPr>
                                <w:rFonts w:cs="Arial"/>
                              </w:rPr>
                              <w:t xml:space="preserve">in accordance with the Panel Information Policy. </w:t>
                            </w:r>
                            <w:r w:rsidR="00636C03" w:rsidRPr="00DB3888">
                              <w:rPr>
                                <w:rFonts w:cs="Arial"/>
                                <w:color w:val="404040"/>
                                <w:szCs w:val="20"/>
                                <w:lang w:eastAsia="en-GB"/>
                              </w:rPr>
                              <w:t xml:space="preserve">Recipients can distribute this information to the </w:t>
                            </w:r>
                            <w:proofErr w:type="gramStart"/>
                            <w:r w:rsidR="00636C03" w:rsidRPr="00DB3888">
                              <w:rPr>
                                <w:rFonts w:cs="Arial"/>
                                <w:color w:val="404040"/>
                                <w:szCs w:val="20"/>
                                <w:lang w:eastAsia="en-GB"/>
                              </w:rPr>
                              <w:t>world,</w:t>
                            </w:r>
                            <w:proofErr w:type="gramEnd"/>
                            <w:r w:rsidR="00636C03" w:rsidRPr="00DB3888">
                              <w:rPr>
                                <w:rFonts w:cs="Arial"/>
                                <w:color w:val="404040"/>
                                <w:szCs w:val="20"/>
                                <w:lang w:eastAsia="en-GB"/>
                              </w:rPr>
                              <w:t xml:space="preserve">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08A81" id="_x0000_t202" coordsize="21600,21600" o:spt="202" path="m,l,21600r21600,l21600,xe">
                <v:stroke joinstyle="miter"/>
                <v:path gradientshapeok="t" o:connecttype="rect"/>
              </v:shapetype>
              <v:shape id="Text Box 2" o:spid="_x0000_s1026" type="#_x0000_t202" style="position:absolute;margin-left:1.8pt;margin-top:.15pt;width:454.4pt;height:48.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7FA1A9F6" w14:textId="77777777" w:rsidR="00897C69" w:rsidRPr="00DB3888" w:rsidRDefault="00897C69" w:rsidP="00897C69">
                      <w:r w:rsidRPr="00DB3888">
                        <w:rPr>
                          <w:rFonts w:cs="Arial"/>
                        </w:rPr>
                        <w:t xml:space="preserve">This document is classified as </w:t>
                      </w:r>
                      <w:r w:rsidR="004E0BEB" w:rsidRPr="00DB3888">
                        <w:rPr>
                          <w:rFonts w:cs="Arial"/>
                          <w:b/>
                        </w:rPr>
                        <w:t>Clear</w:t>
                      </w:r>
                      <w:r w:rsidRPr="00DB3888">
                        <w:rPr>
                          <w:rFonts w:cs="Arial"/>
                          <w:b/>
                        </w:rPr>
                        <w:t xml:space="preserve"> </w:t>
                      </w:r>
                      <w:r w:rsidRPr="00DB3888">
                        <w:rPr>
                          <w:rFonts w:cs="Arial"/>
                        </w:rPr>
                        <w:t xml:space="preserve">in accordance with the Panel Information Policy. </w:t>
                      </w:r>
                      <w:r w:rsidR="00636C03" w:rsidRPr="00DB3888">
                        <w:rPr>
                          <w:rFonts w:cs="Arial"/>
                          <w:color w:val="404040"/>
                          <w:szCs w:val="20"/>
                          <w:lang w:eastAsia="en-GB"/>
                        </w:rPr>
                        <w:t xml:space="preserve">Recipients can distribute this information to the </w:t>
                      </w:r>
                      <w:proofErr w:type="gramStart"/>
                      <w:r w:rsidR="00636C03" w:rsidRPr="00DB3888">
                        <w:rPr>
                          <w:rFonts w:cs="Arial"/>
                          <w:color w:val="404040"/>
                          <w:szCs w:val="20"/>
                          <w:lang w:eastAsia="en-GB"/>
                        </w:rPr>
                        <w:t>world,</w:t>
                      </w:r>
                      <w:proofErr w:type="gramEnd"/>
                      <w:r w:rsidR="00636C03" w:rsidRPr="00DB3888">
                        <w:rPr>
                          <w:rFonts w:cs="Arial"/>
                          <w:color w:val="404040"/>
                          <w:szCs w:val="20"/>
                          <w:lang w:eastAsia="en-GB"/>
                        </w:rPr>
                        <w:t xml:space="preserve"> there is no limit on disclosure. Information may be shared without restriction subject to copyright.</w:t>
                      </w:r>
                    </w:p>
                  </w:txbxContent>
                </v:textbox>
                <w10:wrap type="square" anchorx="margin"/>
              </v:shape>
            </w:pict>
          </mc:Fallback>
        </mc:AlternateContent>
      </w:r>
      <w:r w:rsidR="00C30802" w:rsidRPr="00DB3888">
        <w:rPr>
          <w:b/>
          <w:color w:val="007C31"/>
          <w:sz w:val="48"/>
          <w:szCs w:val="48"/>
        </w:rPr>
        <w:t>MP</w:t>
      </w:r>
      <w:r w:rsidR="00400406" w:rsidRPr="00DB3888">
        <w:rPr>
          <w:b/>
          <w:color w:val="007C31"/>
          <w:sz w:val="48"/>
          <w:szCs w:val="48"/>
        </w:rPr>
        <w:t>291</w:t>
      </w:r>
      <w:r w:rsidR="00C30802" w:rsidRPr="00DB3888">
        <w:rPr>
          <w:b/>
          <w:color w:val="007C31"/>
          <w:sz w:val="48"/>
          <w:szCs w:val="48"/>
        </w:rPr>
        <w:t xml:space="preserve"> ‘</w:t>
      </w:r>
      <w:r w:rsidR="00400406" w:rsidRPr="00DB3888">
        <w:rPr>
          <w:b/>
          <w:color w:val="007C31"/>
          <w:sz w:val="48"/>
          <w:szCs w:val="48"/>
        </w:rPr>
        <w:t>DNO Alerts to Suppliers</w:t>
      </w:r>
      <w:r w:rsidR="00C30802" w:rsidRPr="00DB3888">
        <w:rPr>
          <w:b/>
          <w:color w:val="007C31"/>
          <w:sz w:val="48"/>
          <w:szCs w:val="48"/>
        </w:rPr>
        <w:t>’</w:t>
      </w:r>
    </w:p>
    <w:p w14:paraId="5FC8733F" w14:textId="13E057AA" w:rsidR="00EF290F" w:rsidRPr="00DB3888" w:rsidRDefault="001B793E" w:rsidP="00DB0807">
      <w:pPr>
        <w:rPr>
          <w:b/>
          <w:color w:val="007C31"/>
          <w:sz w:val="48"/>
          <w:szCs w:val="48"/>
        </w:rPr>
      </w:pPr>
      <w:r w:rsidRPr="00DB3888">
        <w:rPr>
          <w:b/>
          <w:color w:val="007C31"/>
          <w:sz w:val="48"/>
          <w:szCs w:val="48"/>
        </w:rPr>
        <w:t>Re</w:t>
      </w:r>
      <w:r w:rsidR="00400406" w:rsidRPr="00DB3888">
        <w:rPr>
          <w:b/>
          <w:color w:val="007C31"/>
          <w:sz w:val="48"/>
          <w:szCs w:val="48"/>
        </w:rPr>
        <w:t>quest for Information</w:t>
      </w:r>
    </w:p>
    <w:p w14:paraId="27FA21B1" w14:textId="77777777" w:rsidR="00C30802" w:rsidRPr="00DB3888" w:rsidRDefault="00AF2270" w:rsidP="00C30802">
      <w:pPr>
        <w:pStyle w:val="Subtitle"/>
      </w:pPr>
      <w:r w:rsidRPr="00DB3888">
        <w:t>Responding to this consultation</w:t>
      </w:r>
    </w:p>
    <w:p w14:paraId="41EB39B3" w14:textId="67A96A3C" w:rsidR="00542DE0" w:rsidRPr="00DB3888" w:rsidRDefault="00542DE0" w:rsidP="00542DE0">
      <w:r w:rsidRPr="00DB3888">
        <w:t xml:space="preserve">This is the Refinement Consultation for </w:t>
      </w:r>
      <w:hyperlink r:id="rId11" w:history="1">
        <w:r w:rsidRPr="00522D1E">
          <w:rPr>
            <w:rStyle w:val="Hyperlink"/>
          </w:rPr>
          <w:t>MP</w:t>
        </w:r>
        <w:r w:rsidR="00400406" w:rsidRPr="00522D1E">
          <w:rPr>
            <w:rStyle w:val="Hyperlink"/>
          </w:rPr>
          <w:t>291</w:t>
        </w:r>
        <w:r w:rsidRPr="00522D1E">
          <w:rPr>
            <w:rStyle w:val="Hyperlink"/>
          </w:rPr>
          <w:t xml:space="preserve"> ‘</w:t>
        </w:r>
        <w:r w:rsidR="00400406" w:rsidRPr="00522D1E">
          <w:rPr>
            <w:rStyle w:val="Hyperlink"/>
          </w:rPr>
          <w:t>DNO Alerts to Suppliers’</w:t>
        </w:r>
      </w:hyperlink>
      <w:r w:rsidR="00400406" w:rsidRPr="00DB3888">
        <w:t>.</w:t>
      </w:r>
    </w:p>
    <w:p w14:paraId="78115CEB" w14:textId="77AE4705" w:rsidR="00AF2270" w:rsidRPr="00DB3888" w:rsidRDefault="00AF2270" w:rsidP="00AF2270">
      <w:r w:rsidRPr="00DB3888">
        <w:t xml:space="preserve">We invite you to respond to this </w:t>
      </w:r>
      <w:r w:rsidR="00400406" w:rsidRPr="00DB3888">
        <w:t xml:space="preserve">request for information </w:t>
      </w:r>
      <w:r w:rsidRPr="00DB3888">
        <w:t>and welcome your responses to the questions set out in this form. To help us better understand your views on this Modification Proposal, please provide rationale to support your responses.</w:t>
      </w:r>
      <w:r w:rsidR="00EC2163" w:rsidRPr="00DB3888">
        <w:t xml:space="preserve"> In order for us to set out the business case we ask that you provide any information you can on the costs and benefits of this modification to you. This can be a rough order of magnitude and can be marked as confidential.</w:t>
      </w:r>
    </w:p>
    <w:p w14:paraId="4D269BDB" w14:textId="442CE04F" w:rsidR="00AF2270" w:rsidRPr="00DB3888" w:rsidRDefault="00AF2270" w:rsidP="00AF2270">
      <w:r w:rsidRPr="00DB3888">
        <w:t xml:space="preserve">To help us process your response efficiently, please email your completed response form to </w:t>
      </w:r>
      <w:hyperlink r:id="rId12" w:history="1">
        <w:r w:rsidRPr="00DB3888">
          <w:rPr>
            <w:rStyle w:val="Hyperlink"/>
          </w:rPr>
          <w:t>sec.change@gemserv.com</w:t>
        </w:r>
      </w:hyperlink>
      <w:r w:rsidRPr="00DB3888">
        <w:t xml:space="preserve"> with the subject line ‘</w:t>
      </w:r>
      <w:r w:rsidRPr="00783FC0">
        <w:rPr>
          <w:u w:val="single"/>
        </w:rPr>
        <w:t>MP</w:t>
      </w:r>
      <w:r w:rsidR="00400406" w:rsidRPr="00783FC0">
        <w:rPr>
          <w:u w:val="single"/>
        </w:rPr>
        <w:t>291</w:t>
      </w:r>
      <w:r w:rsidRPr="00783FC0">
        <w:rPr>
          <w:u w:val="single"/>
        </w:rPr>
        <w:t xml:space="preserve"> </w:t>
      </w:r>
      <w:r w:rsidR="001B793E" w:rsidRPr="00783FC0">
        <w:rPr>
          <w:u w:val="single"/>
        </w:rPr>
        <w:t>Re</w:t>
      </w:r>
      <w:r w:rsidR="00400406" w:rsidRPr="00783FC0">
        <w:rPr>
          <w:u w:val="single"/>
        </w:rPr>
        <w:t>quest for Information</w:t>
      </w:r>
      <w:r w:rsidRPr="00783FC0">
        <w:rPr>
          <w:u w:val="single"/>
        </w:rPr>
        <w:t xml:space="preserve"> response’</w:t>
      </w:r>
      <w:r w:rsidRPr="00DB3888">
        <w:t>.</w:t>
      </w:r>
    </w:p>
    <w:p w14:paraId="5D35FD65" w14:textId="6308A47C" w:rsidR="00C30802" w:rsidRPr="00DB3888" w:rsidRDefault="00AF2270" w:rsidP="00AF2270">
      <w:r w:rsidRPr="00DB3888">
        <w:t xml:space="preserve">If you have any questions or you wish to respond verbally, please contact </w:t>
      </w:r>
      <w:r w:rsidR="00400406" w:rsidRPr="00DB3888">
        <w:t xml:space="preserve">Georgiana Severin </w:t>
      </w:r>
      <w:r w:rsidRPr="00DB3888">
        <w:t>on 020</w:t>
      </w:r>
      <w:r w:rsidR="00400406" w:rsidRPr="00DB3888">
        <w:t xml:space="preserve"> 7770 6921 </w:t>
      </w:r>
      <w:r w:rsidRPr="00DB3888">
        <w:t xml:space="preserve">or email </w:t>
      </w:r>
      <w:hyperlink r:id="rId13" w:history="1">
        <w:r w:rsidRPr="00DB3888">
          <w:rPr>
            <w:rStyle w:val="Hyperlink"/>
          </w:rPr>
          <w:t>sec.change@gemserv.com</w:t>
        </w:r>
      </w:hyperlink>
      <w:r w:rsidRPr="00DB3888">
        <w:t>.</w:t>
      </w:r>
    </w:p>
    <w:p w14:paraId="7B46E78D" w14:textId="77777777" w:rsidR="00AF2270" w:rsidRPr="00DB3888" w:rsidRDefault="00AF2270" w:rsidP="00AF2270">
      <w:pPr>
        <w:pStyle w:val="Subtitle"/>
      </w:pPr>
      <w:r w:rsidRPr="00DB3888">
        <w:t>Deadline for responses</w:t>
      </w:r>
    </w:p>
    <w:p w14:paraId="6A2E0096" w14:textId="7988A9A1" w:rsidR="00AF2270" w:rsidRPr="00DB3888" w:rsidRDefault="00AF2270" w:rsidP="00C30802">
      <w:r w:rsidRPr="00DB3888">
        <w:t xml:space="preserve">This consultation will close at </w:t>
      </w:r>
      <w:r w:rsidRPr="00DB3888">
        <w:rPr>
          <w:b/>
        </w:rPr>
        <w:t>17:00</w:t>
      </w:r>
      <w:r w:rsidRPr="00DB3888">
        <w:t xml:space="preserve"> on </w:t>
      </w:r>
      <w:r w:rsidR="00400406" w:rsidRPr="00DB3888">
        <w:rPr>
          <w:b/>
        </w:rPr>
        <w:t>Wednesday 8 October 2025.</w:t>
      </w:r>
      <w:r w:rsidRPr="00DB3888">
        <w:t xml:space="preserve"> </w:t>
      </w:r>
    </w:p>
    <w:p w14:paraId="01D957C8" w14:textId="517460AE" w:rsidR="00AF2270" w:rsidRPr="00DB3888" w:rsidRDefault="00AF2270" w:rsidP="00C30802">
      <w:r w:rsidRPr="00DB3888">
        <w:t xml:space="preserve">The </w:t>
      </w:r>
      <w:r w:rsidR="001B793E" w:rsidRPr="00DB3888">
        <w:t>Proposer</w:t>
      </w:r>
      <w:r w:rsidRPr="00DB3888">
        <w:t xml:space="preserve"> may not be able to consider late responses.</w:t>
      </w:r>
    </w:p>
    <w:p w14:paraId="0A094C9B" w14:textId="77777777" w:rsidR="00C30802" w:rsidRPr="00DB3888" w:rsidRDefault="00C30802" w:rsidP="00C30802"/>
    <w:p w14:paraId="21CC8B96" w14:textId="77777777" w:rsidR="00542DE0" w:rsidRPr="00DB3888" w:rsidRDefault="00542DE0" w:rsidP="00C30802">
      <w:pPr>
        <w:pStyle w:val="Subtitle"/>
        <w:pageBreakBefore/>
      </w:pPr>
      <w:r w:rsidRPr="00DB3888">
        <w:lastRenderedPageBreak/>
        <w:t>Summary of the proposal</w:t>
      </w:r>
    </w:p>
    <w:p w14:paraId="3F13C995" w14:textId="77777777" w:rsidR="00542DE0" w:rsidRPr="00DB3888" w:rsidRDefault="00542DE0" w:rsidP="00542DE0">
      <w:pPr>
        <w:pStyle w:val="Heading2"/>
      </w:pPr>
      <w:r w:rsidRPr="00DB3888">
        <w:t>What is the issue?</w:t>
      </w:r>
    </w:p>
    <w:p w14:paraId="474C049C" w14:textId="019B77E4" w:rsidR="00542DE0" w:rsidRPr="00DB3888" w:rsidRDefault="00DB3888" w:rsidP="00542DE0">
      <w:r w:rsidRPr="00DB3888">
        <w:t>Suppliers will utilise Data, Events and Alerts received from Smart Metering Systems (SMS) on consumers’ premises to determine whether the meter has been tampered with</w:t>
      </w:r>
      <w:r w:rsidR="00A0541F">
        <w:t>,</w:t>
      </w:r>
      <w:r w:rsidRPr="00DB3888">
        <w:t xml:space="preserve"> or</w:t>
      </w:r>
      <w:r w:rsidR="00A0541F">
        <w:t xml:space="preserve"> to</w:t>
      </w:r>
      <w:r w:rsidRPr="00DB3888">
        <w:t xml:space="preserve"> evaluate the meter for energy theft. Suppliers have obligations under the Standard Licensing Conditions (SLC) and the Retail Energy Code (REC)</w:t>
      </w:r>
      <w:r w:rsidR="002D27A7">
        <w:t xml:space="preserve"> to determine whether the meter has been tampered with</w:t>
      </w:r>
      <w:r w:rsidRPr="00DB3888">
        <w:t>. Suppliers are also required to act on Anomalous Events and Alerts under SEC Section G3.15 - G3.16. The Data</w:t>
      </w:r>
      <w:r w:rsidR="00A0541F">
        <w:t xml:space="preserve"> </w:t>
      </w:r>
      <w:r w:rsidR="00A0541F" w:rsidRPr="00DB3888">
        <w:t>current</w:t>
      </w:r>
      <w:r w:rsidR="00A0541F">
        <w:t>ly</w:t>
      </w:r>
      <w:r w:rsidR="00A0541F" w:rsidRPr="00DB3888">
        <w:t xml:space="preserve"> available</w:t>
      </w:r>
      <w:r w:rsidRPr="00DB3888">
        <w:t xml:space="preserve"> does not provide the level of granularity that would make the meter tampering modelling mechanisms as accurate as </w:t>
      </w:r>
      <w:r w:rsidR="00A0541F">
        <w:t>they might otherwise be</w:t>
      </w:r>
      <w:r w:rsidRPr="00DB3888">
        <w:t>.</w:t>
      </w:r>
    </w:p>
    <w:p w14:paraId="34C045C2" w14:textId="77777777" w:rsidR="00DB3888" w:rsidRPr="00DB3888" w:rsidRDefault="00DB3888" w:rsidP="00542DE0"/>
    <w:p w14:paraId="4A59BD32" w14:textId="77777777" w:rsidR="00542DE0" w:rsidRPr="00DB3888" w:rsidRDefault="00542DE0" w:rsidP="00542DE0">
      <w:pPr>
        <w:pStyle w:val="Heading2"/>
      </w:pPr>
      <w:r w:rsidRPr="00DB3888">
        <w:t>What is the solution?</w:t>
      </w:r>
    </w:p>
    <w:p w14:paraId="1CBB5B4D" w14:textId="44530D9D" w:rsidR="00542DE0" w:rsidRPr="00DB3888" w:rsidRDefault="00DB3888" w:rsidP="00542DE0">
      <w:r w:rsidRPr="00DB3888">
        <w:t xml:space="preserve">The Proposer would like Suppliers to have visibility of a number of Alerts that would provide the level of granularity needed to make the modelling mechanisms as accurate as possible. In turn, this would allow for more investigations into meter tampering/Energy </w:t>
      </w:r>
      <w:r w:rsidR="00A0541F">
        <w:t>T</w:t>
      </w:r>
      <w:r w:rsidRPr="00DB3888">
        <w:t>heft to be carried out.</w:t>
      </w:r>
    </w:p>
    <w:p w14:paraId="093A9582" w14:textId="77777777" w:rsidR="00DB3888" w:rsidRPr="00DB3888" w:rsidRDefault="00DB3888" w:rsidP="00542DE0">
      <w:pPr>
        <w:rPr>
          <w:color w:val="FF0000"/>
        </w:rPr>
      </w:pPr>
    </w:p>
    <w:p w14:paraId="5AAA63F9" w14:textId="77777777" w:rsidR="00542DE0" w:rsidRPr="00DB3888" w:rsidRDefault="00542DE0" w:rsidP="00542DE0">
      <w:pPr>
        <w:pStyle w:val="Heading2"/>
      </w:pPr>
      <w:r w:rsidRPr="00DB3888">
        <w:t>Will I be impacted?</w:t>
      </w:r>
    </w:p>
    <w:p w14:paraId="4B265BD6" w14:textId="46F4EDA5" w:rsidR="00542DE0" w:rsidRPr="00DB3888" w:rsidRDefault="00542DE0" w:rsidP="00400406">
      <w:r w:rsidRPr="00DB3888">
        <w:t>MP</w:t>
      </w:r>
      <w:r w:rsidR="00400406" w:rsidRPr="00DB3888">
        <w:t>291</w:t>
      </w:r>
      <w:r w:rsidRPr="00DB3888">
        <w:t xml:space="preserve"> is expected to impact the following SEC Parties:</w:t>
      </w:r>
    </w:p>
    <w:p w14:paraId="266BE6A8" w14:textId="57424A50" w:rsidR="00400406" w:rsidRPr="00DB3888" w:rsidRDefault="00400406" w:rsidP="00400406">
      <w:pPr>
        <w:pStyle w:val="ListParagraph"/>
        <w:numPr>
          <w:ilvl w:val="0"/>
          <w:numId w:val="22"/>
        </w:numPr>
      </w:pPr>
      <w:r w:rsidRPr="00DB3888">
        <w:t>Large Suppliers</w:t>
      </w:r>
      <w:r w:rsidR="00A0541F">
        <w:t>;</w:t>
      </w:r>
    </w:p>
    <w:p w14:paraId="4E7F4567" w14:textId="3FAA41BC" w:rsidR="00400406" w:rsidRPr="00DB3888" w:rsidRDefault="00400406" w:rsidP="00400406">
      <w:pPr>
        <w:pStyle w:val="ListParagraph"/>
        <w:numPr>
          <w:ilvl w:val="0"/>
          <w:numId w:val="22"/>
        </w:numPr>
      </w:pPr>
      <w:r w:rsidRPr="00DB3888">
        <w:t>Small Suppliers</w:t>
      </w:r>
      <w:r w:rsidR="00A0541F">
        <w:t>; and</w:t>
      </w:r>
    </w:p>
    <w:p w14:paraId="7BB3CB40" w14:textId="42963598" w:rsidR="00400406" w:rsidRPr="00DB3888" w:rsidRDefault="00400406" w:rsidP="00400406">
      <w:pPr>
        <w:pStyle w:val="ListParagraph"/>
        <w:numPr>
          <w:ilvl w:val="0"/>
          <w:numId w:val="22"/>
        </w:numPr>
      </w:pPr>
      <w:r w:rsidRPr="00DB3888">
        <w:t>DCC</w:t>
      </w:r>
    </w:p>
    <w:p w14:paraId="7AC3166D" w14:textId="3BE9A304" w:rsidR="00400406" w:rsidRPr="00DB3888" w:rsidRDefault="00400406" w:rsidP="00400406">
      <w:r w:rsidRPr="00DB3888">
        <w:t xml:space="preserve">As the modification is in its incipient stage, the impacted Parties are still under determination. If you believe this Modification may impact you, please contact </w:t>
      </w:r>
      <w:hyperlink r:id="rId14" w:history="1">
        <w:r w:rsidRPr="00DB3888">
          <w:rPr>
            <w:rStyle w:val="Hyperlink"/>
          </w:rPr>
          <w:t>sec.change@gemserv.com</w:t>
        </w:r>
      </w:hyperlink>
      <w:r w:rsidRPr="00DB3888">
        <w:t>.</w:t>
      </w:r>
    </w:p>
    <w:p w14:paraId="5B472773" w14:textId="77777777" w:rsidR="006A172D" w:rsidRPr="00DB3888" w:rsidRDefault="00C30802" w:rsidP="00C30802">
      <w:pPr>
        <w:pStyle w:val="Subtitle"/>
        <w:pageBreakBefore/>
      </w:pPr>
      <w:r w:rsidRPr="00DB3888">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rsidRPr="00DB3888" w14:paraId="37C49FFA" w14:textId="77777777" w:rsidTr="006756BB">
        <w:trPr>
          <w:tblHeader/>
        </w:trPr>
        <w:tc>
          <w:tcPr>
            <w:tcW w:w="5000" w:type="pct"/>
            <w:gridSpan w:val="2"/>
            <w:shd w:val="clear" w:color="auto" w:fill="007C31"/>
          </w:tcPr>
          <w:p w14:paraId="53C14017" w14:textId="77777777" w:rsidR="00E25A4D" w:rsidRPr="00DB3888" w:rsidRDefault="00E25A4D" w:rsidP="006756BB">
            <w:pPr>
              <w:pStyle w:val="Questiontitle"/>
              <w:rPr>
                <w:color w:val="007C31"/>
              </w:rPr>
            </w:pPr>
            <w:r w:rsidRPr="00DB3888">
              <w:t>Respondent details</w:t>
            </w:r>
          </w:p>
        </w:tc>
      </w:tr>
      <w:tr w:rsidR="00E25A4D" w:rsidRPr="00DB3888" w14:paraId="4673BE1B" w14:textId="77777777" w:rsidTr="00E25A4D">
        <w:tc>
          <w:tcPr>
            <w:tcW w:w="1400" w:type="pct"/>
          </w:tcPr>
          <w:p w14:paraId="0D3A09B3" w14:textId="77777777" w:rsidR="00E25A4D" w:rsidRPr="00DB3888" w:rsidRDefault="00E25A4D" w:rsidP="006756BB">
            <w:pPr>
              <w:pStyle w:val="Questionbodytext"/>
              <w:rPr>
                <w:b/>
              </w:rPr>
            </w:pPr>
            <w:r w:rsidRPr="00DB3888">
              <w:rPr>
                <w:b/>
              </w:rPr>
              <w:t>Name</w:t>
            </w:r>
          </w:p>
        </w:tc>
        <w:sdt>
          <w:sdtPr>
            <w:id w:val="-754973557"/>
            <w:placeholder>
              <w:docPart w:val="2267929B5571415C9CB2FAC1AAE9B7DB"/>
            </w:placeholder>
            <w:temporary/>
            <w:showingPlcHdr/>
            <w15:appearance w15:val="hidden"/>
          </w:sdtPr>
          <w:sdtEndPr/>
          <w:sdtContent>
            <w:tc>
              <w:tcPr>
                <w:tcW w:w="3600" w:type="pct"/>
              </w:tcPr>
              <w:p w14:paraId="0692BD45" w14:textId="77777777" w:rsidR="00E25A4D" w:rsidRPr="00DB3888" w:rsidRDefault="00E25A4D" w:rsidP="006756BB">
                <w:pPr>
                  <w:pStyle w:val="Questionbodytext"/>
                </w:pPr>
                <w:r w:rsidRPr="00DB3888">
                  <w:rPr>
                    <w:rStyle w:val="PlaceholderText"/>
                  </w:rPr>
                  <w:t>Click and insert your name</w:t>
                </w:r>
              </w:p>
            </w:tc>
          </w:sdtContent>
        </w:sdt>
      </w:tr>
      <w:tr w:rsidR="00E25A4D" w:rsidRPr="00DB3888" w14:paraId="6B4D81E7" w14:textId="77777777" w:rsidTr="00E25A4D">
        <w:tc>
          <w:tcPr>
            <w:tcW w:w="1400" w:type="pct"/>
          </w:tcPr>
          <w:p w14:paraId="6150FAEE" w14:textId="77777777" w:rsidR="00E25A4D" w:rsidRPr="00DB3888" w:rsidRDefault="00E25A4D" w:rsidP="006756BB">
            <w:pPr>
              <w:pStyle w:val="Questionbodytext"/>
              <w:rPr>
                <w:b/>
              </w:rPr>
            </w:pPr>
            <w:r w:rsidRPr="00DB3888">
              <w:rPr>
                <w:b/>
              </w:rPr>
              <w:t>Organisation</w:t>
            </w:r>
          </w:p>
        </w:tc>
        <w:sdt>
          <w:sdtPr>
            <w:id w:val="-1476146406"/>
            <w:placeholder>
              <w:docPart w:val="A8345976DDB24C909DB3DF12A4589828"/>
            </w:placeholder>
            <w:temporary/>
            <w:showingPlcHdr/>
            <w15:appearance w15:val="hidden"/>
          </w:sdtPr>
          <w:sdtEndPr/>
          <w:sdtContent>
            <w:tc>
              <w:tcPr>
                <w:tcW w:w="3600" w:type="pct"/>
              </w:tcPr>
              <w:p w14:paraId="7AB77697" w14:textId="77777777" w:rsidR="00E25A4D" w:rsidRPr="00DB3888" w:rsidRDefault="00E25A4D" w:rsidP="006756BB">
                <w:pPr>
                  <w:pStyle w:val="Questionbodytext"/>
                </w:pPr>
                <w:r w:rsidRPr="00DB3888">
                  <w:rPr>
                    <w:rStyle w:val="PlaceholderText"/>
                  </w:rPr>
                  <w:t>Click and insert the name of the organisation you are responding for</w:t>
                </w:r>
              </w:p>
            </w:tc>
          </w:sdtContent>
        </w:sdt>
      </w:tr>
      <w:tr w:rsidR="00E25A4D" w:rsidRPr="00DB3888" w14:paraId="52EEA05C" w14:textId="77777777" w:rsidTr="00E25A4D">
        <w:tc>
          <w:tcPr>
            <w:tcW w:w="1400" w:type="pct"/>
          </w:tcPr>
          <w:p w14:paraId="177D6F49" w14:textId="77777777" w:rsidR="00E25A4D" w:rsidRPr="00DB3888" w:rsidRDefault="00E25A4D" w:rsidP="006756BB">
            <w:pPr>
              <w:pStyle w:val="Questionbodytext"/>
              <w:rPr>
                <w:b/>
              </w:rPr>
            </w:pPr>
            <w:r w:rsidRPr="00DB3888">
              <w:rPr>
                <w:b/>
              </w:rPr>
              <w:t>Phone number</w:t>
            </w:r>
          </w:p>
        </w:tc>
        <w:sdt>
          <w:sdtPr>
            <w:id w:val="612334753"/>
            <w:placeholder>
              <w:docPart w:val="66761959595C4343A9A8687F862D03B2"/>
            </w:placeholder>
            <w:temporary/>
            <w:showingPlcHdr/>
            <w15:appearance w15:val="hidden"/>
          </w:sdtPr>
          <w:sdtEndPr/>
          <w:sdtContent>
            <w:tc>
              <w:tcPr>
                <w:tcW w:w="3600" w:type="pct"/>
              </w:tcPr>
              <w:p w14:paraId="4222FA71" w14:textId="77777777" w:rsidR="00E25A4D" w:rsidRPr="00DB3888" w:rsidRDefault="00E25A4D" w:rsidP="006756BB">
                <w:pPr>
                  <w:pStyle w:val="Questionbodytext"/>
                </w:pPr>
                <w:r w:rsidRPr="00DB3888">
                  <w:rPr>
                    <w:rStyle w:val="PlaceholderText"/>
                  </w:rPr>
                  <w:t>Click and insert a phone number we can call you on with any queries</w:t>
                </w:r>
              </w:p>
            </w:tc>
          </w:sdtContent>
        </w:sdt>
      </w:tr>
    </w:tbl>
    <w:p w14:paraId="278AC510" w14:textId="77777777" w:rsidR="0022344C" w:rsidRPr="00DB3888"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rsidRPr="00DB3888" w14:paraId="288740DB" w14:textId="77777777" w:rsidTr="006756BB">
        <w:trPr>
          <w:tblHeader/>
        </w:trPr>
        <w:tc>
          <w:tcPr>
            <w:tcW w:w="5000" w:type="pct"/>
            <w:gridSpan w:val="2"/>
            <w:shd w:val="clear" w:color="auto" w:fill="007C31"/>
          </w:tcPr>
          <w:p w14:paraId="11B6AFE9" w14:textId="77777777" w:rsidR="00E25A4D" w:rsidRPr="00DB3888" w:rsidRDefault="00E25A4D" w:rsidP="006756BB">
            <w:pPr>
              <w:pStyle w:val="Questiontitle"/>
              <w:rPr>
                <w:color w:val="007C31"/>
              </w:rPr>
            </w:pPr>
            <w:r w:rsidRPr="00DB3888">
              <w:t>Parties represented</w:t>
            </w:r>
          </w:p>
        </w:tc>
      </w:tr>
      <w:tr w:rsidR="00E25A4D" w:rsidRPr="00DB3888" w14:paraId="645833C9" w14:textId="77777777" w:rsidTr="006756BB">
        <w:tc>
          <w:tcPr>
            <w:tcW w:w="1400" w:type="pct"/>
          </w:tcPr>
          <w:p w14:paraId="67CFE8C6" w14:textId="77777777" w:rsidR="00E25A4D" w:rsidRPr="00DB3888" w:rsidRDefault="00E25A4D" w:rsidP="006756BB">
            <w:pPr>
              <w:pStyle w:val="Questionbodytext"/>
              <w:rPr>
                <w:b/>
              </w:rPr>
            </w:pPr>
            <w:r w:rsidRPr="00DB3888">
              <w:rPr>
                <w:b/>
              </w:rPr>
              <w:t>Party Category</w:t>
            </w:r>
          </w:p>
        </w:tc>
        <w:sdt>
          <w:sdtPr>
            <w:id w:val="-1655824397"/>
            <w:placeholder>
              <w:docPart w:val="591509C991DF44B6A85C14C28F912AAF"/>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2E21DE41" w14:textId="77777777" w:rsidR="00E25A4D" w:rsidRPr="00DB3888" w:rsidRDefault="00E25A4D" w:rsidP="006756BB">
                <w:pPr>
                  <w:pStyle w:val="Questionbodytext"/>
                </w:pPr>
                <w:r w:rsidRPr="00DB3888">
                  <w:rPr>
                    <w:rStyle w:val="PlaceholderText"/>
                  </w:rPr>
                  <w:t>Click and select your Party Category</w:t>
                </w:r>
              </w:p>
            </w:tc>
          </w:sdtContent>
        </w:sdt>
      </w:tr>
      <w:tr w:rsidR="00E25A4D" w:rsidRPr="00DB3888" w14:paraId="2910A4B6" w14:textId="77777777" w:rsidTr="006756BB">
        <w:tc>
          <w:tcPr>
            <w:tcW w:w="1400" w:type="pct"/>
          </w:tcPr>
          <w:p w14:paraId="26C78D7F" w14:textId="77777777" w:rsidR="00E25A4D" w:rsidRPr="00DB3888" w:rsidRDefault="00E25A4D" w:rsidP="006756BB">
            <w:pPr>
              <w:pStyle w:val="Questionbodytext"/>
              <w:rPr>
                <w:b/>
              </w:rPr>
            </w:pPr>
            <w:r w:rsidRPr="00DB3888">
              <w:rPr>
                <w:b/>
              </w:rPr>
              <w:t>Parties represented</w:t>
            </w:r>
          </w:p>
        </w:tc>
        <w:sdt>
          <w:sdtPr>
            <w:id w:val="-1350016662"/>
            <w:placeholder>
              <w:docPart w:val="A5F05FA6CAB1467AA41899258D01C3BA"/>
            </w:placeholder>
            <w:temporary/>
            <w:showingPlcHdr/>
            <w15:appearance w15:val="hidden"/>
          </w:sdtPr>
          <w:sdtEndPr/>
          <w:sdtContent>
            <w:tc>
              <w:tcPr>
                <w:tcW w:w="3600" w:type="pct"/>
              </w:tcPr>
              <w:p w14:paraId="508C150E" w14:textId="77777777" w:rsidR="00E25A4D" w:rsidRPr="00DB3888" w:rsidRDefault="00E25A4D" w:rsidP="006756BB">
                <w:pPr>
                  <w:pStyle w:val="Questionbodytext"/>
                </w:pPr>
                <w:r w:rsidRPr="00DB3888">
                  <w:rPr>
                    <w:rStyle w:val="PlaceholderText"/>
                  </w:rPr>
                  <w:t>Click and insert the name</w:t>
                </w:r>
                <w:r w:rsidR="00EF754E" w:rsidRPr="00DB3888">
                  <w:rPr>
                    <w:rStyle w:val="PlaceholderText"/>
                  </w:rPr>
                  <w:t>(s)</w:t>
                </w:r>
                <w:r w:rsidRPr="00DB3888">
                  <w:rPr>
                    <w:rStyle w:val="PlaceholderText"/>
                  </w:rPr>
                  <w:t xml:space="preserve"> of any SEC Parties you are responding for</w:t>
                </w:r>
              </w:p>
            </w:tc>
          </w:sdtContent>
        </w:sdt>
      </w:tr>
    </w:tbl>
    <w:p w14:paraId="7E8B9FCC" w14:textId="77777777" w:rsidR="00E25A4D" w:rsidRPr="00DB3888"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rsidRPr="00DB3888" w14:paraId="022E74BA" w14:textId="77777777" w:rsidTr="006756BB">
        <w:trPr>
          <w:tblHeader/>
        </w:trPr>
        <w:tc>
          <w:tcPr>
            <w:tcW w:w="5000" w:type="pct"/>
            <w:gridSpan w:val="2"/>
            <w:shd w:val="clear" w:color="auto" w:fill="007C31"/>
          </w:tcPr>
          <w:p w14:paraId="4D7E5277" w14:textId="77777777" w:rsidR="00E25A4D" w:rsidRPr="00DB3888" w:rsidRDefault="00E25A4D" w:rsidP="006756BB">
            <w:pPr>
              <w:pStyle w:val="Questiontitle"/>
              <w:rPr>
                <w:color w:val="007C31"/>
              </w:rPr>
            </w:pPr>
            <w:r w:rsidRPr="00DB3888">
              <w:t>Confidential information</w:t>
            </w:r>
          </w:p>
        </w:tc>
      </w:tr>
      <w:tr w:rsidR="00E25A4D" w:rsidRPr="00DB3888" w14:paraId="0E2DE85B" w14:textId="77777777" w:rsidTr="006756BB">
        <w:trPr>
          <w:tblHeader/>
        </w:trPr>
        <w:tc>
          <w:tcPr>
            <w:tcW w:w="5000" w:type="pct"/>
            <w:gridSpan w:val="2"/>
          </w:tcPr>
          <w:p w14:paraId="4B40C0B6" w14:textId="77777777" w:rsidR="00E25A4D" w:rsidRPr="00DB3888" w:rsidRDefault="00E25A4D" w:rsidP="006756BB">
            <w:pPr>
              <w:pStyle w:val="Questionheader"/>
              <w:jc w:val="left"/>
            </w:pPr>
            <w:r w:rsidRPr="00DB3888">
              <w:t>Does your response contain any confidential information?</w:t>
            </w:r>
          </w:p>
        </w:tc>
      </w:tr>
      <w:tr w:rsidR="00E25A4D" w:rsidRPr="00DB3888" w14:paraId="36CD1688" w14:textId="77777777" w:rsidTr="004B676D">
        <w:tc>
          <w:tcPr>
            <w:tcW w:w="1400" w:type="pct"/>
          </w:tcPr>
          <w:p w14:paraId="12379433" w14:textId="77777777" w:rsidR="00C41EC0" w:rsidRPr="00DB3888" w:rsidRDefault="00C41EC0" w:rsidP="006756BB">
            <w:pPr>
              <w:pStyle w:val="Questionbodytext"/>
              <w:rPr>
                <w:b/>
              </w:rPr>
            </w:pPr>
            <w:r w:rsidRPr="00DB3888">
              <w:rPr>
                <w:b/>
              </w:rPr>
              <w:t>Response</w:t>
            </w:r>
          </w:p>
        </w:tc>
        <w:sdt>
          <w:sdtPr>
            <w:id w:val="2026977850"/>
            <w:placeholder>
              <w:docPart w:val="43A710951A394B6D940E75409B7767DF"/>
            </w:placeholder>
            <w:temporary/>
            <w:showingPlcHdr/>
            <w:comboBox>
              <w:listItem w:displayText="Yes" w:value="Yes"/>
              <w:listItem w:displayText="No" w:value="No"/>
            </w:comboBox>
          </w:sdtPr>
          <w:sdtEndPr/>
          <w:sdtContent>
            <w:tc>
              <w:tcPr>
                <w:tcW w:w="3600" w:type="pct"/>
              </w:tcPr>
              <w:p w14:paraId="793D1149" w14:textId="77777777" w:rsidR="00E25A4D" w:rsidRPr="00DB3888" w:rsidRDefault="00E25A4D" w:rsidP="006756BB">
                <w:pPr>
                  <w:pStyle w:val="Questionbodytext"/>
                </w:pPr>
                <w:r w:rsidRPr="00DB3888">
                  <w:rPr>
                    <w:rStyle w:val="PlaceholderText"/>
                  </w:rPr>
                  <w:t>Click and select your response</w:t>
                </w:r>
              </w:p>
            </w:tc>
          </w:sdtContent>
        </w:sdt>
      </w:tr>
      <w:tr w:rsidR="00E25A4D" w:rsidRPr="00DB3888" w14:paraId="048AAECB" w14:textId="77777777" w:rsidTr="00E25A4D">
        <w:tc>
          <w:tcPr>
            <w:tcW w:w="5000" w:type="pct"/>
            <w:gridSpan w:val="2"/>
          </w:tcPr>
          <w:p w14:paraId="74E6205E" w14:textId="77777777" w:rsidR="00C41EC0" w:rsidRPr="00DB3888" w:rsidRDefault="00E25A4D" w:rsidP="004371AB">
            <w:pPr>
              <w:pStyle w:val="Questionbodytext"/>
            </w:pPr>
            <w:r w:rsidRPr="00DB3888">
              <w:t xml:space="preserve">If ‘yes’, please clearly mark all confidential information (e.g. in </w:t>
            </w:r>
            <w:r w:rsidRPr="00DB3888">
              <w:rPr>
                <w:color w:val="FF0000"/>
              </w:rPr>
              <w:t>red font</w:t>
            </w:r>
            <w:r w:rsidRPr="00DB3888">
              <w:t>).</w:t>
            </w:r>
          </w:p>
          <w:p w14:paraId="3B74A27F" w14:textId="77777777" w:rsidR="00C41EC0" w:rsidRPr="00DB3888" w:rsidRDefault="00C41EC0" w:rsidP="004371AB">
            <w:pPr>
              <w:pStyle w:val="Questionbodytext"/>
            </w:pPr>
            <w:r w:rsidRPr="00DB3888">
              <w:t xml:space="preserve">Any confidential responses will be shared with the </w:t>
            </w:r>
            <w:r w:rsidR="00335ED9" w:rsidRPr="00DB3888">
              <w:t xml:space="preserve">Change Sub-Committee, the </w:t>
            </w:r>
            <w:r w:rsidRPr="00DB3888">
              <w:t xml:space="preserve">Change Board and the Authority under a </w:t>
            </w:r>
            <w:r w:rsidR="00C03279" w:rsidRPr="00DB3888">
              <w:rPr>
                <w:b/>
                <w:color w:val="FF0000"/>
              </w:rPr>
              <w:t>R</w:t>
            </w:r>
            <w:r w:rsidRPr="00DB3888">
              <w:rPr>
                <w:b/>
                <w:color w:val="FF0000"/>
              </w:rPr>
              <w:t>ed</w:t>
            </w:r>
            <w:r w:rsidRPr="00DB3888">
              <w:rPr>
                <w:color w:val="FF0000"/>
              </w:rPr>
              <w:t xml:space="preserve"> </w:t>
            </w:r>
            <w:r w:rsidRPr="00DB3888">
              <w:t xml:space="preserve">classification in accordance with the </w:t>
            </w:r>
            <w:r w:rsidR="00AF2270" w:rsidRPr="00DB3888">
              <w:t xml:space="preserve">SEC </w:t>
            </w:r>
            <w:r w:rsidRPr="00DB3888">
              <w:t>Panel Information P</w:t>
            </w:r>
            <w:r w:rsidR="004371AB" w:rsidRPr="00DB3888">
              <w:t>o</w:t>
            </w:r>
            <w:r w:rsidRPr="00DB3888">
              <w:t>licy.</w:t>
            </w:r>
          </w:p>
        </w:tc>
      </w:tr>
    </w:tbl>
    <w:p w14:paraId="57604E41" w14:textId="77777777" w:rsidR="004371AB" w:rsidRPr="00DB3888" w:rsidRDefault="004371AB" w:rsidP="002F5392"/>
    <w:p w14:paraId="24A6E968" w14:textId="2BEB9FEC" w:rsidR="00C30802" w:rsidRPr="00DB3888" w:rsidRDefault="00DB3888" w:rsidP="00C30802">
      <w:pPr>
        <w:pStyle w:val="Subtitle"/>
        <w:pageBreakBefore/>
      </w:pPr>
      <w:r w:rsidRPr="00DB3888">
        <w:lastRenderedPageBreak/>
        <w:t>Request for Information</w:t>
      </w:r>
      <w:r w:rsidR="00C30802" w:rsidRPr="00DB3888">
        <w:t xml:space="preserve"> questions</w:t>
      </w:r>
    </w:p>
    <w:p w14:paraId="325513CC" w14:textId="645FEB94" w:rsidR="00335ED9" w:rsidRPr="00DB3888" w:rsidRDefault="00DB3888" w:rsidP="00335ED9">
      <w:pPr>
        <w:pStyle w:val="Heading2"/>
      </w:pPr>
      <w:r w:rsidRPr="00DB3888">
        <w:t>Current practice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rsidRPr="00DB3888" w14:paraId="6B7593EA" w14:textId="77777777" w:rsidTr="006756BB">
        <w:trPr>
          <w:tblHeader/>
        </w:trPr>
        <w:tc>
          <w:tcPr>
            <w:tcW w:w="5000" w:type="pct"/>
            <w:gridSpan w:val="2"/>
            <w:shd w:val="clear" w:color="auto" w:fill="007C31"/>
          </w:tcPr>
          <w:p w14:paraId="04E54ADC" w14:textId="77777777" w:rsidR="00335ED9" w:rsidRPr="00DB3888" w:rsidRDefault="00335ED9" w:rsidP="006756BB">
            <w:pPr>
              <w:pStyle w:val="Questiontitle"/>
              <w:rPr>
                <w:color w:val="007C31"/>
              </w:rPr>
            </w:pPr>
            <w:r w:rsidRPr="00DB3888">
              <w:t>Question 1</w:t>
            </w:r>
          </w:p>
        </w:tc>
      </w:tr>
      <w:tr w:rsidR="00335ED9" w:rsidRPr="00DB3888" w14:paraId="37F4D01B" w14:textId="77777777" w:rsidTr="006756BB">
        <w:trPr>
          <w:tblHeader/>
        </w:trPr>
        <w:tc>
          <w:tcPr>
            <w:tcW w:w="5000" w:type="pct"/>
            <w:gridSpan w:val="2"/>
          </w:tcPr>
          <w:p w14:paraId="758CDC85" w14:textId="681A685C" w:rsidR="00335ED9" w:rsidRPr="00DB3888" w:rsidRDefault="00DB3888" w:rsidP="00DB3888">
            <w:pPr>
              <w:pStyle w:val="Questionheader"/>
              <w:jc w:val="left"/>
              <w:rPr>
                <w:b w:val="0"/>
                <w:bCs/>
                <w:i/>
              </w:rPr>
            </w:pPr>
            <w:r>
              <w:rPr>
                <w:iCs/>
              </w:rPr>
              <w:t xml:space="preserve">Please describe the methods your organisation currently employs to identify potential instances of meter tampering or </w:t>
            </w:r>
            <w:r w:rsidR="00A0541F">
              <w:rPr>
                <w:iCs/>
              </w:rPr>
              <w:t>E</w:t>
            </w:r>
            <w:r>
              <w:rPr>
                <w:iCs/>
              </w:rPr>
              <w:t xml:space="preserve">nergy </w:t>
            </w:r>
            <w:r w:rsidR="00A0541F">
              <w:rPr>
                <w:iCs/>
              </w:rPr>
              <w:t>T</w:t>
            </w:r>
            <w:r>
              <w:rPr>
                <w:iCs/>
              </w:rPr>
              <w:t xml:space="preserve">heft. </w:t>
            </w:r>
            <w:r>
              <w:rPr>
                <w:b w:val="0"/>
                <w:bCs/>
                <w:i/>
              </w:rPr>
              <w:t>(More to the point, please indicate whether these approaches rely on metering data, physical inspections, consumer reports, Distribution Network Operator (DNO) information or alternative sources)</w:t>
            </w:r>
          </w:p>
        </w:tc>
      </w:tr>
      <w:tr w:rsidR="00335ED9" w:rsidRPr="00DB3888" w14:paraId="431D19C4" w14:textId="77777777" w:rsidTr="006756BB">
        <w:tc>
          <w:tcPr>
            <w:tcW w:w="790" w:type="pct"/>
          </w:tcPr>
          <w:p w14:paraId="44F147FD" w14:textId="5490C2FB" w:rsidR="00335ED9" w:rsidRPr="00DB3888" w:rsidRDefault="00335ED9" w:rsidP="006756BB">
            <w:pPr>
              <w:pStyle w:val="Questionbodytext"/>
              <w:rPr>
                <w:b/>
              </w:rPr>
            </w:pPr>
            <w:r w:rsidRPr="00DB3888">
              <w:rPr>
                <w:b/>
              </w:rPr>
              <w:t>R</w:t>
            </w:r>
            <w:r w:rsidR="00DB3888">
              <w:rPr>
                <w:b/>
              </w:rPr>
              <w:t>ationale</w:t>
            </w:r>
          </w:p>
        </w:tc>
        <w:sdt>
          <w:sdtPr>
            <w:id w:val="611174718"/>
            <w:placeholder>
              <w:docPart w:val="0F46649BC57B45DE87B751E6FD9ED92A"/>
            </w:placeholder>
            <w:temporary/>
            <w:showingPlcHdr/>
            <w15:appearance w15:val="hidden"/>
          </w:sdtPr>
          <w:sdtEndPr/>
          <w:sdtContent>
            <w:tc>
              <w:tcPr>
                <w:tcW w:w="4210" w:type="pct"/>
              </w:tcPr>
              <w:p w14:paraId="77639A23" w14:textId="77777777" w:rsidR="00335ED9" w:rsidRPr="00DB3888" w:rsidRDefault="00335ED9" w:rsidP="006756BB">
                <w:pPr>
                  <w:pStyle w:val="Questionbodytext"/>
                </w:pPr>
                <w:r w:rsidRPr="00DB3888">
                  <w:rPr>
                    <w:rStyle w:val="PlaceholderText"/>
                  </w:rPr>
                  <w:t>Click and insert the rationale for your response</w:t>
                </w:r>
              </w:p>
            </w:tc>
          </w:sdtContent>
        </w:sdt>
      </w:tr>
    </w:tbl>
    <w:p w14:paraId="3B24EBCB" w14:textId="56A97452" w:rsidR="00335ED9" w:rsidRPr="00DB3888" w:rsidRDefault="00335ED9" w:rsidP="00335ED9"/>
    <w:p w14:paraId="127693CE" w14:textId="63C02061" w:rsidR="00335ED9" w:rsidRPr="00DB3888" w:rsidRDefault="00DB3888" w:rsidP="00335ED9">
      <w:pPr>
        <w:pStyle w:val="Heading2"/>
      </w:pPr>
      <w:r>
        <w:t>Impacts of Undetected Tampering</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rsidRPr="00DB3888" w14:paraId="28CBDD24" w14:textId="77777777" w:rsidTr="006756BB">
        <w:trPr>
          <w:tblHeader/>
        </w:trPr>
        <w:tc>
          <w:tcPr>
            <w:tcW w:w="5000" w:type="pct"/>
            <w:gridSpan w:val="2"/>
            <w:shd w:val="clear" w:color="auto" w:fill="007C31"/>
          </w:tcPr>
          <w:p w14:paraId="6A10FD21" w14:textId="4468D2B0" w:rsidR="00335ED9" w:rsidRPr="00DB3888" w:rsidRDefault="00335ED9" w:rsidP="006756BB">
            <w:pPr>
              <w:pStyle w:val="Questiontitle"/>
              <w:rPr>
                <w:color w:val="007C31"/>
              </w:rPr>
            </w:pPr>
            <w:r w:rsidRPr="00DB3888">
              <w:t xml:space="preserve">Question </w:t>
            </w:r>
            <w:r w:rsidR="006756BB">
              <w:t>2</w:t>
            </w:r>
          </w:p>
        </w:tc>
      </w:tr>
      <w:tr w:rsidR="00335ED9" w:rsidRPr="00DB3888" w14:paraId="3089F0D5" w14:textId="77777777" w:rsidTr="006756BB">
        <w:trPr>
          <w:tblHeader/>
        </w:trPr>
        <w:tc>
          <w:tcPr>
            <w:tcW w:w="5000" w:type="pct"/>
            <w:gridSpan w:val="2"/>
          </w:tcPr>
          <w:p w14:paraId="106C9482" w14:textId="1A5D2B16" w:rsidR="00335ED9" w:rsidRPr="00DB3888" w:rsidRDefault="00DB3888" w:rsidP="006756BB">
            <w:pPr>
              <w:pStyle w:val="Questionheader"/>
              <w:jc w:val="left"/>
              <w:rPr>
                <w:b w:val="0"/>
                <w:bCs/>
                <w:i/>
              </w:rPr>
            </w:pPr>
            <w:r>
              <w:t>What are the estimated impacts to your organisation when meter tampering remains undetected (e.g. financial losses, operational inefficiencies, reputational risks)?</w:t>
            </w:r>
          </w:p>
        </w:tc>
      </w:tr>
      <w:tr w:rsidR="00335ED9" w:rsidRPr="00DB3888" w14:paraId="00FB37F7" w14:textId="77777777" w:rsidTr="006756BB">
        <w:tc>
          <w:tcPr>
            <w:tcW w:w="790" w:type="pct"/>
          </w:tcPr>
          <w:p w14:paraId="2C64D76D" w14:textId="77777777" w:rsidR="00335ED9" w:rsidRPr="00DB3888" w:rsidRDefault="00335ED9" w:rsidP="006756BB">
            <w:pPr>
              <w:pStyle w:val="Questionbodytext"/>
              <w:rPr>
                <w:b/>
              </w:rPr>
            </w:pPr>
            <w:r w:rsidRPr="00DB3888">
              <w:rPr>
                <w:b/>
              </w:rPr>
              <w:t>Rationale</w:t>
            </w:r>
          </w:p>
        </w:tc>
        <w:sdt>
          <w:sdtPr>
            <w:id w:val="-903063523"/>
            <w:placeholder>
              <w:docPart w:val="D88489E92B404841A51FE38C1CA50B35"/>
            </w:placeholder>
            <w:temporary/>
            <w:showingPlcHdr/>
            <w15:appearance w15:val="hidden"/>
          </w:sdtPr>
          <w:sdtEndPr/>
          <w:sdtContent>
            <w:tc>
              <w:tcPr>
                <w:tcW w:w="4210" w:type="pct"/>
              </w:tcPr>
              <w:p w14:paraId="33A94CFC" w14:textId="77777777" w:rsidR="00335ED9" w:rsidRPr="00DB3888" w:rsidRDefault="00335ED9" w:rsidP="006756BB">
                <w:pPr>
                  <w:pStyle w:val="Questionbodytext"/>
                </w:pPr>
                <w:r w:rsidRPr="00DB3888">
                  <w:rPr>
                    <w:rStyle w:val="PlaceholderText"/>
                  </w:rPr>
                  <w:t>Click and insert the rationale for your response</w:t>
                </w:r>
              </w:p>
            </w:tc>
          </w:sdtContent>
        </w:sdt>
      </w:tr>
    </w:tbl>
    <w:p w14:paraId="68199AA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46A39" w:rsidRPr="00DB3888" w14:paraId="3137DF68" w14:textId="77777777" w:rsidTr="003258D5">
        <w:trPr>
          <w:tblHeader/>
        </w:trPr>
        <w:tc>
          <w:tcPr>
            <w:tcW w:w="5000" w:type="pct"/>
            <w:gridSpan w:val="2"/>
            <w:shd w:val="clear" w:color="auto" w:fill="007C31"/>
          </w:tcPr>
          <w:p w14:paraId="2EE563F1" w14:textId="19EF7E3C" w:rsidR="00646A39" w:rsidRPr="00DB3888" w:rsidRDefault="00646A39" w:rsidP="003258D5">
            <w:pPr>
              <w:pStyle w:val="Questiontitle"/>
              <w:rPr>
                <w:color w:val="007C31"/>
              </w:rPr>
            </w:pPr>
            <w:r w:rsidRPr="00DB3888">
              <w:t xml:space="preserve">Question </w:t>
            </w:r>
            <w:r>
              <w:t>3</w:t>
            </w:r>
          </w:p>
        </w:tc>
      </w:tr>
      <w:tr w:rsidR="00646A39" w:rsidRPr="00DB3888" w14:paraId="6F57D341" w14:textId="77777777" w:rsidTr="003258D5">
        <w:trPr>
          <w:tblHeader/>
        </w:trPr>
        <w:tc>
          <w:tcPr>
            <w:tcW w:w="5000" w:type="pct"/>
            <w:gridSpan w:val="2"/>
          </w:tcPr>
          <w:p w14:paraId="47825DDD" w14:textId="6995DB87" w:rsidR="00646A39" w:rsidRPr="00DB3888" w:rsidRDefault="00543573" w:rsidP="003258D5">
            <w:pPr>
              <w:pStyle w:val="Questionheader"/>
              <w:jc w:val="left"/>
              <w:rPr>
                <w:b w:val="0"/>
                <w:bCs/>
                <w:i/>
              </w:rPr>
            </w:pPr>
            <w:r>
              <w:t>What value would your organisation see in improvements to current tamper detection processes</w:t>
            </w:r>
            <w:r>
              <w:t xml:space="preserve"> – </w:t>
            </w:r>
            <w:r>
              <w:t>such as increased accuracy, earlier detection, or enhanced consumer experience</w:t>
            </w:r>
            <w:r>
              <w:t xml:space="preserve"> – i</w:t>
            </w:r>
            <w:r>
              <w:t xml:space="preserve">f additional </w:t>
            </w:r>
            <w:r w:rsidR="00DC498A">
              <w:t>D</w:t>
            </w:r>
            <w:r>
              <w:t xml:space="preserve">ata </w:t>
            </w:r>
            <w:r w:rsidR="004A37AA">
              <w:t xml:space="preserve">(such as the </w:t>
            </w:r>
            <w:r w:rsidR="00517044">
              <w:t xml:space="preserve">DNO Alerts described in MP291) </w:t>
            </w:r>
            <w:r>
              <w:t>were made available?</w:t>
            </w:r>
          </w:p>
        </w:tc>
      </w:tr>
      <w:tr w:rsidR="00646A39" w:rsidRPr="00DB3888" w14:paraId="5D48D24B" w14:textId="77777777" w:rsidTr="003258D5">
        <w:tc>
          <w:tcPr>
            <w:tcW w:w="790" w:type="pct"/>
          </w:tcPr>
          <w:p w14:paraId="17505B01" w14:textId="77777777" w:rsidR="00646A39" w:rsidRPr="00DB3888" w:rsidRDefault="00646A39" w:rsidP="003258D5">
            <w:pPr>
              <w:pStyle w:val="Questionbodytext"/>
              <w:rPr>
                <w:b/>
              </w:rPr>
            </w:pPr>
            <w:r w:rsidRPr="00DB3888">
              <w:rPr>
                <w:b/>
              </w:rPr>
              <w:t>Rationale</w:t>
            </w:r>
          </w:p>
        </w:tc>
        <w:sdt>
          <w:sdtPr>
            <w:id w:val="-924419893"/>
            <w:placeholder>
              <w:docPart w:val="8DE68E14122F453EAAD1804A269E4742"/>
            </w:placeholder>
            <w:temporary/>
            <w:showingPlcHdr/>
            <w15:appearance w15:val="hidden"/>
          </w:sdtPr>
          <w:sdtContent>
            <w:tc>
              <w:tcPr>
                <w:tcW w:w="4210" w:type="pct"/>
              </w:tcPr>
              <w:p w14:paraId="00BFE88B" w14:textId="77777777" w:rsidR="00646A39" w:rsidRPr="00DB3888" w:rsidRDefault="00646A39" w:rsidP="003258D5">
                <w:pPr>
                  <w:pStyle w:val="Questionbodytext"/>
                </w:pPr>
                <w:r w:rsidRPr="00DB3888">
                  <w:rPr>
                    <w:rStyle w:val="PlaceholderText"/>
                  </w:rPr>
                  <w:t>Click and insert the rationale for your response</w:t>
                </w:r>
              </w:p>
            </w:tc>
          </w:sdtContent>
        </w:sdt>
      </w:tr>
    </w:tbl>
    <w:p w14:paraId="28FD8EF4" w14:textId="77777777" w:rsidR="00903E38" w:rsidRPr="00DB3888" w:rsidRDefault="00903E38" w:rsidP="00335ED9"/>
    <w:p w14:paraId="44909D36" w14:textId="65D77609" w:rsidR="006B7B46" w:rsidRPr="00DB3888" w:rsidRDefault="00DE15B8" w:rsidP="00F02096">
      <w:pPr>
        <w:pStyle w:val="Heading2"/>
      </w:pPr>
      <w:r>
        <w:t>Wider Considerations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rsidRPr="00DB3888" w14:paraId="4AB1E3A4" w14:textId="77777777" w:rsidTr="006756BB">
        <w:trPr>
          <w:tblHeader/>
        </w:trPr>
        <w:tc>
          <w:tcPr>
            <w:tcW w:w="5000" w:type="pct"/>
            <w:gridSpan w:val="2"/>
            <w:shd w:val="clear" w:color="auto" w:fill="007C31"/>
          </w:tcPr>
          <w:p w14:paraId="7AEBFF66" w14:textId="4FA22E55" w:rsidR="00335ED9" w:rsidRPr="00DB3888" w:rsidRDefault="00335ED9" w:rsidP="006756BB">
            <w:pPr>
              <w:pStyle w:val="Questiontitle"/>
              <w:rPr>
                <w:color w:val="007C31"/>
              </w:rPr>
            </w:pPr>
            <w:r w:rsidRPr="00DB3888">
              <w:t xml:space="preserve">Question </w:t>
            </w:r>
            <w:r w:rsidR="00517044">
              <w:t>4</w:t>
            </w:r>
          </w:p>
        </w:tc>
      </w:tr>
      <w:tr w:rsidR="00335ED9" w:rsidRPr="00DB3888" w14:paraId="23586193" w14:textId="77777777" w:rsidTr="006756BB">
        <w:trPr>
          <w:tblHeader/>
        </w:trPr>
        <w:tc>
          <w:tcPr>
            <w:tcW w:w="5000" w:type="pct"/>
            <w:gridSpan w:val="2"/>
          </w:tcPr>
          <w:p w14:paraId="5C903544" w14:textId="1537DE58" w:rsidR="00335ED9" w:rsidRPr="00DE15B8" w:rsidRDefault="00DE15B8" w:rsidP="006756BB">
            <w:pPr>
              <w:pStyle w:val="Questionheader"/>
              <w:jc w:val="left"/>
              <w:rPr>
                <w:b w:val="0"/>
                <w:bCs/>
                <w:i/>
              </w:rPr>
            </w:pPr>
            <w:r w:rsidRPr="00DE15B8">
              <w:rPr>
                <w:iCs/>
              </w:rPr>
              <w:t xml:space="preserve">Beyond reducing the incidence of undetected </w:t>
            </w:r>
            <w:r w:rsidR="00A0541F">
              <w:rPr>
                <w:iCs/>
              </w:rPr>
              <w:t>E</w:t>
            </w:r>
            <w:r w:rsidRPr="00DE15B8">
              <w:rPr>
                <w:iCs/>
              </w:rPr>
              <w:t xml:space="preserve">nergy </w:t>
            </w:r>
            <w:r w:rsidR="00A0541F">
              <w:rPr>
                <w:iCs/>
              </w:rPr>
              <w:t>T</w:t>
            </w:r>
            <w:r w:rsidRPr="00DE15B8">
              <w:rPr>
                <w:iCs/>
              </w:rPr>
              <w:t>heft and meter tampering, what additional benefits do you consider could arise from receiving the additional Data provided by the DNO Alerts included in MP291?</w:t>
            </w:r>
          </w:p>
        </w:tc>
      </w:tr>
      <w:tr w:rsidR="00335ED9" w:rsidRPr="00DB3888" w14:paraId="166BDA04" w14:textId="77777777" w:rsidTr="006756BB">
        <w:tc>
          <w:tcPr>
            <w:tcW w:w="790" w:type="pct"/>
          </w:tcPr>
          <w:p w14:paraId="5D663ED0" w14:textId="77777777" w:rsidR="00335ED9" w:rsidRPr="00DB3888" w:rsidRDefault="00335ED9" w:rsidP="006756BB">
            <w:pPr>
              <w:pStyle w:val="Questionbodytext"/>
              <w:rPr>
                <w:b/>
              </w:rPr>
            </w:pPr>
            <w:r w:rsidRPr="00DB3888">
              <w:rPr>
                <w:b/>
              </w:rPr>
              <w:t>Rationale</w:t>
            </w:r>
          </w:p>
        </w:tc>
        <w:sdt>
          <w:sdtPr>
            <w:id w:val="787172475"/>
            <w:placeholder>
              <w:docPart w:val="B297A9C7468A48DDBE677D34C9312966"/>
            </w:placeholder>
            <w:temporary/>
            <w:showingPlcHdr/>
            <w15:appearance w15:val="hidden"/>
          </w:sdtPr>
          <w:sdtEndPr/>
          <w:sdtContent>
            <w:tc>
              <w:tcPr>
                <w:tcW w:w="4210" w:type="pct"/>
              </w:tcPr>
              <w:p w14:paraId="36848EED" w14:textId="77777777" w:rsidR="00335ED9" w:rsidRPr="00DB3888" w:rsidRDefault="00335ED9" w:rsidP="006756BB">
                <w:pPr>
                  <w:pStyle w:val="Questionbodytext"/>
                </w:pPr>
                <w:r w:rsidRPr="00DB3888">
                  <w:rPr>
                    <w:rStyle w:val="PlaceholderText"/>
                  </w:rPr>
                  <w:t>Click and insert the rationale for your response</w:t>
                </w:r>
              </w:p>
            </w:tc>
          </w:sdtContent>
        </w:sdt>
      </w:tr>
    </w:tbl>
    <w:p w14:paraId="42977C9B" w14:textId="77777777" w:rsidR="00335ED9" w:rsidRPr="00DB3888"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rsidRPr="00DB3888" w14:paraId="76881921" w14:textId="77777777" w:rsidTr="006756BB">
        <w:trPr>
          <w:tblHeader/>
        </w:trPr>
        <w:tc>
          <w:tcPr>
            <w:tcW w:w="5000" w:type="pct"/>
            <w:gridSpan w:val="2"/>
            <w:shd w:val="clear" w:color="auto" w:fill="007C31"/>
          </w:tcPr>
          <w:p w14:paraId="48942624" w14:textId="52353556" w:rsidR="00335ED9" w:rsidRPr="00DB3888" w:rsidRDefault="00335ED9" w:rsidP="006756BB">
            <w:pPr>
              <w:pStyle w:val="Questiontitle"/>
              <w:rPr>
                <w:color w:val="007C31"/>
              </w:rPr>
            </w:pPr>
            <w:r w:rsidRPr="00DB3888">
              <w:lastRenderedPageBreak/>
              <w:t xml:space="preserve">Question </w:t>
            </w:r>
            <w:r w:rsidR="00517044">
              <w:t>5</w:t>
            </w:r>
          </w:p>
        </w:tc>
      </w:tr>
      <w:tr w:rsidR="00335ED9" w:rsidRPr="00DB3888" w14:paraId="3438051D" w14:textId="77777777" w:rsidTr="006756BB">
        <w:trPr>
          <w:tblHeader/>
        </w:trPr>
        <w:tc>
          <w:tcPr>
            <w:tcW w:w="5000" w:type="pct"/>
            <w:gridSpan w:val="2"/>
          </w:tcPr>
          <w:p w14:paraId="495A9CA3" w14:textId="0837A803" w:rsidR="00335ED9" w:rsidRPr="00DE15B8" w:rsidRDefault="00DE15B8" w:rsidP="006756BB">
            <w:pPr>
              <w:pStyle w:val="Questionheader"/>
              <w:jc w:val="left"/>
              <w:rPr>
                <w:iCs/>
              </w:rPr>
            </w:pPr>
            <w:r>
              <w:rPr>
                <w:iCs/>
              </w:rPr>
              <w:t xml:space="preserve">If Data was to be provided in the form of </w:t>
            </w:r>
            <w:r w:rsidR="00D244EB">
              <w:rPr>
                <w:iCs/>
              </w:rPr>
              <w:t xml:space="preserve">Alerts sent to the Supplier, this could entail changes to SEC Schedule 8 ‘Great Britain Companion Specifications (GBCS)’. Alternatively, the information could be duplicated at the Data Service Provider (DSP) level and passed to Suppliers. Could you please indicate a preference </w:t>
            </w:r>
            <w:r w:rsidR="002E4390">
              <w:rPr>
                <w:iCs/>
              </w:rPr>
              <w:t>for which solution your organisation would support?</w:t>
            </w:r>
          </w:p>
        </w:tc>
      </w:tr>
      <w:tr w:rsidR="00335ED9" w:rsidRPr="00DB3888" w14:paraId="28896BBE" w14:textId="77777777" w:rsidTr="006756BB">
        <w:tc>
          <w:tcPr>
            <w:tcW w:w="790" w:type="pct"/>
          </w:tcPr>
          <w:p w14:paraId="6428F297" w14:textId="77777777" w:rsidR="00335ED9" w:rsidRPr="00DB3888" w:rsidRDefault="00335ED9" w:rsidP="006756BB">
            <w:pPr>
              <w:pStyle w:val="Questionbodytext"/>
              <w:keepNext/>
              <w:rPr>
                <w:b/>
              </w:rPr>
            </w:pPr>
            <w:r w:rsidRPr="00DB3888">
              <w:rPr>
                <w:b/>
              </w:rPr>
              <w:t>Response</w:t>
            </w:r>
          </w:p>
        </w:tc>
        <w:sdt>
          <w:sdtPr>
            <w:id w:val="-672332921"/>
            <w:placeholder>
              <w:docPart w:val="2D49181A513C4084A24F6D71DCA08D8F"/>
            </w:placeholder>
            <w:temporary/>
            <w:showingPlcHdr/>
            <w:comboBox>
              <w:listItem w:displayText="Changes to SEC Schedule 8 GBCS" w:value="Changes to SEC Schedule 8 GBCS"/>
              <w:listItem w:displayText="Changes to DSP - Data duplication" w:value="Changes to DSP - Data duplication"/>
              <w:listItem w:displayText="Either/Or" w:value="Either/Or"/>
              <w:listItem w:displayText="Neither - please specify in Rationale" w:value="Neither - please specify in Rationale"/>
            </w:comboBox>
          </w:sdtPr>
          <w:sdtEndPr/>
          <w:sdtContent>
            <w:tc>
              <w:tcPr>
                <w:tcW w:w="4210" w:type="pct"/>
              </w:tcPr>
              <w:p w14:paraId="11EF6885" w14:textId="77777777" w:rsidR="00335ED9" w:rsidRPr="00DB3888" w:rsidRDefault="00335ED9" w:rsidP="006756BB">
                <w:pPr>
                  <w:pStyle w:val="Questionbodytext"/>
                  <w:keepNext/>
                </w:pPr>
                <w:r w:rsidRPr="00DB3888">
                  <w:rPr>
                    <w:rStyle w:val="PlaceholderText"/>
                  </w:rPr>
                  <w:t>Click and select your response</w:t>
                </w:r>
              </w:p>
            </w:tc>
          </w:sdtContent>
        </w:sdt>
      </w:tr>
      <w:tr w:rsidR="00335ED9" w:rsidRPr="00DB3888" w14:paraId="079409D7" w14:textId="77777777" w:rsidTr="006756BB">
        <w:tc>
          <w:tcPr>
            <w:tcW w:w="790" w:type="pct"/>
          </w:tcPr>
          <w:p w14:paraId="3AF71F0E" w14:textId="77777777" w:rsidR="00335ED9" w:rsidRPr="00DB3888" w:rsidRDefault="00335ED9" w:rsidP="006756BB">
            <w:pPr>
              <w:pStyle w:val="Questionbodytext"/>
              <w:rPr>
                <w:b/>
              </w:rPr>
            </w:pPr>
            <w:r w:rsidRPr="00DB3888">
              <w:rPr>
                <w:b/>
              </w:rPr>
              <w:t>Rationale</w:t>
            </w:r>
          </w:p>
        </w:tc>
        <w:sdt>
          <w:sdtPr>
            <w:id w:val="-1868981342"/>
            <w:placeholder>
              <w:docPart w:val="27C70DE9C0D047C891DB56A1B6F4A2A7"/>
            </w:placeholder>
            <w:temporary/>
            <w:showingPlcHdr/>
            <w15:appearance w15:val="hidden"/>
          </w:sdtPr>
          <w:sdtEndPr/>
          <w:sdtContent>
            <w:tc>
              <w:tcPr>
                <w:tcW w:w="4210" w:type="pct"/>
              </w:tcPr>
              <w:p w14:paraId="356F3D6B" w14:textId="77777777" w:rsidR="00335ED9" w:rsidRPr="00DB3888" w:rsidRDefault="00335ED9" w:rsidP="006756BB">
                <w:pPr>
                  <w:pStyle w:val="Questionbodytext"/>
                </w:pPr>
                <w:r w:rsidRPr="00DB3888">
                  <w:rPr>
                    <w:rStyle w:val="PlaceholderText"/>
                  </w:rPr>
                  <w:t>Click and insert the rationale for your response</w:t>
                </w:r>
              </w:p>
            </w:tc>
          </w:sdtContent>
        </w:sdt>
      </w:tr>
    </w:tbl>
    <w:p w14:paraId="2AC2927A" w14:textId="77777777" w:rsidR="00DE15B8" w:rsidRDefault="00DE15B8"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517044" w:rsidRPr="00DB3888" w14:paraId="3EAC8AD6" w14:textId="77777777" w:rsidTr="003258D5">
        <w:trPr>
          <w:tblHeader/>
        </w:trPr>
        <w:tc>
          <w:tcPr>
            <w:tcW w:w="5000" w:type="pct"/>
            <w:gridSpan w:val="2"/>
            <w:shd w:val="clear" w:color="auto" w:fill="007C31"/>
          </w:tcPr>
          <w:p w14:paraId="1473EF35" w14:textId="77777777" w:rsidR="00517044" w:rsidRPr="00DB3888" w:rsidRDefault="00517044" w:rsidP="003258D5">
            <w:pPr>
              <w:pStyle w:val="Questiontitle"/>
              <w:rPr>
                <w:color w:val="007C31"/>
              </w:rPr>
            </w:pPr>
            <w:r w:rsidRPr="00DB3888">
              <w:t xml:space="preserve">Question </w:t>
            </w:r>
            <w:r>
              <w:t>6</w:t>
            </w:r>
          </w:p>
        </w:tc>
      </w:tr>
      <w:tr w:rsidR="00517044" w:rsidRPr="00DB3888" w14:paraId="334C17D1" w14:textId="77777777" w:rsidTr="003258D5">
        <w:trPr>
          <w:tblHeader/>
        </w:trPr>
        <w:tc>
          <w:tcPr>
            <w:tcW w:w="5000" w:type="pct"/>
            <w:gridSpan w:val="2"/>
          </w:tcPr>
          <w:p w14:paraId="7C5711A0" w14:textId="6B0D80CD" w:rsidR="00517044" w:rsidRPr="00DB3888" w:rsidRDefault="0077434C" w:rsidP="003258D5">
            <w:pPr>
              <w:pStyle w:val="Questionheader"/>
              <w:jc w:val="left"/>
            </w:pPr>
            <w:r>
              <w:t>If Data was provided using one of the methods above, what risks or challenges would yo</w:t>
            </w:r>
            <w:r w:rsidR="00322D90">
              <w:t>u foresee for your organisation to implement these</w:t>
            </w:r>
            <w:r w:rsidR="00783FC0">
              <w:t xml:space="preserve"> </w:t>
            </w:r>
            <w:r w:rsidR="00783FC0">
              <w:t>(e.g. additional resources,</w:t>
            </w:r>
            <w:r w:rsidR="00783FC0">
              <w:t xml:space="preserve"> introduction of new processes/amendments to existing processes, etc.)</w:t>
            </w:r>
            <w:r w:rsidR="00322D90">
              <w:t xml:space="preserve">, if any? </w:t>
            </w:r>
          </w:p>
        </w:tc>
      </w:tr>
      <w:tr w:rsidR="00517044" w:rsidRPr="00DB3888" w14:paraId="04EAC646" w14:textId="77777777" w:rsidTr="003258D5">
        <w:tc>
          <w:tcPr>
            <w:tcW w:w="790" w:type="pct"/>
          </w:tcPr>
          <w:p w14:paraId="093A8DF6" w14:textId="39DC16E6" w:rsidR="00517044" w:rsidRPr="00DB3888" w:rsidRDefault="0077434C" w:rsidP="003258D5">
            <w:pPr>
              <w:pStyle w:val="Questionbodytext"/>
              <w:rPr>
                <w:b/>
              </w:rPr>
            </w:pPr>
            <w:r>
              <w:rPr>
                <w:b/>
              </w:rPr>
              <w:t>Rationale</w:t>
            </w:r>
          </w:p>
        </w:tc>
        <w:sdt>
          <w:sdtPr>
            <w:id w:val="-1075432208"/>
            <w:placeholder>
              <w:docPart w:val="20096A4C2DA04B55900C3EDFF93A2F8E"/>
            </w:placeholder>
            <w:temporary/>
            <w:showingPlcHdr/>
            <w15:appearance w15:val="hidden"/>
          </w:sdtPr>
          <w:sdtContent>
            <w:tc>
              <w:tcPr>
                <w:tcW w:w="4210" w:type="pct"/>
              </w:tcPr>
              <w:p w14:paraId="2664D276" w14:textId="77777777" w:rsidR="00517044" w:rsidRPr="00DB3888" w:rsidRDefault="00517044" w:rsidP="003258D5">
                <w:pPr>
                  <w:pStyle w:val="Questionbodytext"/>
                </w:pPr>
                <w:r w:rsidRPr="00DB3888">
                  <w:rPr>
                    <w:rStyle w:val="PlaceholderText"/>
                  </w:rPr>
                  <w:t>Click and insert any further comments</w:t>
                </w:r>
              </w:p>
            </w:tc>
          </w:sdtContent>
        </w:sdt>
      </w:tr>
    </w:tbl>
    <w:p w14:paraId="7768CD0A" w14:textId="77777777" w:rsidR="00783FC0" w:rsidRPr="00DB3888" w:rsidRDefault="00783FC0" w:rsidP="00335ED9"/>
    <w:p w14:paraId="1BA0C582" w14:textId="77777777" w:rsidR="00335ED9" w:rsidRPr="00DB3888" w:rsidRDefault="00335ED9" w:rsidP="00335ED9">
      <w:pPr>
        <w:pStyle w:val="Heading2"/>
      </w:pPr>
      <w:r w:rsidRPr="00DB3888">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rsidRPr="00DB3888" w14:paraId="1CF31010" w14:textId="77777777" w:rsidTr="006756BB">
        <w:trPr>
          <w:tblHeader/>
        </w:trPr>
        <w:tc>
          <w:tcPr>
            <w:tcW w:w="5000" w:type="pct"/>
            <w:gridSpan w:val="2"/>
            <w:shd w:val="clear" w:color="auto" w:fill="007C31"/>
          </w:tcPr>
          <w:p w14:paraId="01C5D117" w14:textId="3F85EE6F" w:rsidR="00335ED9" w:rsidRPr="00DB3888" w:rsidRDefault="00335ED9" w:rsidP="006756BB">
            <w:pPr>
              <w:pStyle w:val="Questiontitle"/>
              <w:rPr>
                <w:color w:val="007C31"/>
              </w:rPr>
            </w:pPr>
            <w:r w:rsidRPr="00DB3888">
              <w:t xml:space="preserve">Question </w:t>
            </w:r>
            <w:r w:rsidR="0077434C">
              <w:t>7</w:t>
            </w:r>
          </w:p>
        </w:tc>
      </w:tr>
      <w:tr w:rsidR="00335ED9" w:rsidRPr="00DB3888" w14:paraId="4B536029" w14:textId="77777777" w:rsidTr="006756BB">
        <w:trPr>
          <w:tblHeader/>
        </w:trPr>
        <w:tc>
          <w:tcPr>
            <w:tcW w:w="5000" w:type="pct"/>
            <w:gridSpan w:val="2"/>
          </w:tcPr>
          <w:p w14:paraId="33BBEBD7" w14:textId="77777777" w:rsidR="00335ED9" w:rsidRPr="00DB3888" w:rsidRDefault="00335ED9" w:rsidP="006756BB">
            <w:pPr>
              <w:pStyle w:val="Questionheader"/>
              <w:jc w:val="left"/>
            </w:pPr>
            <w:r w:rsidRPr="00DB3888">
              <w:t>Please provide any further comments you may have.</w:t>
            </w:r>
          </w:p>
        </w:tc>
      </w:tr>
      <w:tr w:rsidR="00335ED9" w:rsidRPr="00DB3888" w14:paraId="0BBB52E9" w14:textId="77777777" w:rsidTr="006756BB">
        <w:tc>
          <w:tcPr>
            <w:tcW w:w="790" w:type="pct"/>
          </w:tcPr>
          <w:p w14:paraId="589CE28E" w14:textId="77777777" w:rsidR="00335ED9" w:rsidRPr="00DB3888" w:rsidRDefault="00335ED9" w:rsidP="006756BB">
            <w:pPr>
              <w:pStyle w:val="Questionbodytext"/>
              <w:rPr>
                <w:b/>
              </w:rPr>
            </w:pPr>
            <w:r w:rsidRPr="00DB3888">
              <w:rPr>
                <w:b/>
              </w:rPr>
              <w:t>Comments</w:t>
            </w:r>
          </w:p>
        </w:tc>
        <w:sdt>
          <w:sdtPr>
            <w:id w:val="-2041964367"/>
            <w:placeholder>
              <w:docPart w:val="7DA80B7172964FB99508C7485DCD2CB1"/>
            </w:placeholder>
            <w:temporary/>
            <w:showingPlcHdr/>
            <w15:appearance w15:val="hidden"/>
          </w:sdtPr>
          <w:sdtEndPr/>
          <w:sdtContent>
            <w:tc>
              <w:tcPr>
                <w:tcW w:w="4210" w:type="pct"/>
              </w:tcPr>
              <w:p w14:paraId="15AC3D60" w14:textId="77777777" w:rsidR="00335ED9" w:rsidRPr="00DB3888" w:rsidRDefault="00335ED9" w:rsidP="006756BB">
                <w:pPr>
                  <w:pStyle w:val="Questionbodytext"/>
                </w:pPr>
                <w:r w:rsidRPr="00DB3888">
                  <w:rPr>
                    <w:rStyle w:val="PlaceholderText"/>
                  </w:rPr>
                  <w:t>Click and insert any further comments</w:t>
                </w:r>
              </w:p>
            </w:tc>
          </w:sdtContent>
        </w:sdt>
      </w:tr>
    </w:tbl>
    <w:p w14:paraId="73E93AC5" w14:textId="77777777" w:rsidR="00C82F76" w:rsidRDefault="00335ED9" w:rsidP="00C30802">
      <w:r w:rsidRPr="00DB3888">
        <w:rPr>
          <w:noProof/>
        </w:rPr>
        <mc:AlternateContent>
          <mc:Choice Requires="wps">
            <w:drawing>
              <wp:anchor distT="0" distB="0" distL="114300" distR="114300" simplePos="0" relativeHeight="251658241" behindDoc="0" locked="0" layoutInCell="1" allowOverlap="1" wp14:anchorId="3E29B0A5" wp14:editId="606A7A56">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BD754BC" w14:textId="77777777" w:rsidR="00335ED9" w:rsidRPr="00DB3888" w:rsidRDefault="00335ED9" w:rsidP="00335ED9">
                            <w:pPr>
                              <w:rPr>
                                <w:b/>
                                <w:color w:val="FFFFFF"/>
                                <w:sz w:val="24"/>
                                <w:szCs w:val="40"/>
                              </w:rPr>
                            </w:pPr>
                            <w:r w:rsidRPr="00DB3888">
                              <w:rPr>
                                <w:b/>
                                <w:color w:val="FFFFFF"/>
                                <w:sz w:val="24"/>
                                <w:szCs w:val="40"/>
                              </w:rPr>
                              <w:t>Smart Energy Code Administrator and Secretariat (SECAS)</w:t>
                            </w:r>
                          </w:p>
                          <w:p w14:paraId="5EDA6B1D" w14:textId="77777777" w:rsidR="00335ED9" w:rsidRPr="00DB3888" w:rsidRDefault="00335ED9" w:rsidP="00335ED9">
                            <w:pPr>
                              <w:rPr>
                                <w:b/>
                                <w:color w:val="FFFFFF"/>
                                <w:sz w:val="24"/>
                                <w:szCs w:val="40"/>
                              </w:rPr>
                            </w:pPr>
                          </w:p>
                          <w:p w14:paraId="7C4C27ED" w14:textId="77777777" w:rsidR="00335ED9" w:rsidRPr="00DB3888" w:rsidRDefault="00335ED9" w:rsidP="00335ED9">
                            <w:pPr>
                              <w:rPr>
                                <w:color w:val="FFFFFF"/>
                                <w:sz w:val="24"/>
                                <w:szCs w:val="40"/>
                              </w:rPr>
                            </w:pPr>
                            <w:r w:rsidRPr="00DB3888">
                              <w:rPr>
                                <w:color w:val="FFFFFF"/>
                                <w:sz w:val="24"/>
                                <w:szCs w:val="40"/>
                              </w:rPr>
                              <w:t>8 Fenchurch Place, London, EC3M 4AJ</w:t>
                            </w:r>
                          </w:p>
                          <w:p w14:paraId="10A49A9F" w14:textId="77777777" w:rsidR="00335ED9" w:rsidRPr="00DB3888" w:rsidRDefault="00335ED9" w:rsidP="00335ED9">
                            <w:pPr>
                              <w:rPr>
                                <w:color w:val="FFFFFF"/>
                                <w:sz w:val="24"/>
                                <w:szCs w:val="40"/>
                              </w:rPr>
                            </w:pPr>
                            <w:r w:rsidRPr="00DB3888">
                              <w:rPr>
                                <w:color w:val="FFFFFF"/>
                                <w:sz w:val="24"/>
                                <w:szCs w:val="40"/>
                              </w:rPr>
                              <w:t>020 7090 7755</w:t>
                            </w:r>
                          </w:p>
                          <w:p w14:paraId="15CC926B" w14:textId="77777777" w:rsidR="00335ED9" w:rsidRPr="00DB3888" w:rsidRDefault="00335ED9" w:rsidP="00335ED9">
                            <w:pPr>
                              <w:rPr>
                                <w:b/>
                                <w:color w:val="FFFFFF" w:themeColor="background1"/>
                                <w:sz w:val="32"/>
                              </w:rPr>
                            </w:pPr>
                            <w:r w:rsidRPr="00DB3888">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9B0A5" id="Text Box 21" o:spid="_x0000_s1027" type="#_x0000_t202" style="position:absolute;margin-left:15.75pt;margin-top:503.5pt;width:407pt;height:10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BD754BC" w14:textId="77777777" w:rsidR="00335ED9" w:rsidRPr="00DB3888" w:rsidRDefault="00335ED9" w:rsidP="00335ED9">
                      <w:pPr>
                        <w:rPr>
                          <w:b/>
                          <w:color w:val="FFFFFF"/>
                          <w:sz w:val="24"/>
                          <w:szCs w:val="40"/>
                        </w:rPr>
                      </w:pPr>
                      <w:r w:rsidRPr="00DB3888">
                        <w:rPr>
                          <w:b/>
                          <w:color w:val="FFFFFF"/>
                          <w:sz w:val="24"/>
                          <w:szCs w:val="40"/>
                        </w:rPr>
                        <w:t>Smart Energy Code Administrator and Secretariat (SECAS)</w:t>
                      </w:r>
                    </w:p>
                    <w:p w14:paraId="5EDA6B1D" w14:textId="77777777" w:rsidR="00335ED9" w:rsidRPr="00DB3888" w:rsidRDefault="00335ED9" w:rsidP="00335ED9">
                      <w:pPr>
                        <w:rPr>
                          <w:b/>
                          <w:color w:val="FFFFFF"/>
                          <w:sz w:val="24"/>
                          <w:szCs w:val="40"/>
                        </w:rPr>
                      </w:pPr>
                    </w:p>
                    <w:p w14:paraId="7C4C27ED" w14:textId="77777777" w:rsidR="00335ED9" w:rsidRPr="00DB3888" w:rsidRDefault="00335ED9" w:rsidP="00335ED9">
                      <w:pPr>
                        <w:rPr>
                          <w:color w:val="FFFFFF"/>
                          <w:sz w:val="24"/>
                          <w:szCs w:val="40"/>
                        </w:rPr>
                      </w:pPr>
                      <w:r w:rsidRPr="00DB3888">
                        <w:rPr>
                          <w:color w:val="FFFFFF"/>
                          <w:sz w:val="24"/>
                          <w:szCs w:val="40"/>
                        </w:rPr>
                        <w:t>8 Fenchurch Place, London, EC3M 4AJ</w:t>
                      </w:r>
                    </w:p>
                    <w:p w14:paraId="10A49A9F" w14:textId="77777777" w:rsidR="00335ED9" w:rsidRPr="00DB3888" w:rsidRDefault="00335ED9" w:rsidP="00335ED9">
                      <w:pPr>
                        <w:rPr>
                          <w:color w:val="FFFFFF"/>
                          <w:sz w:val="24"/>
                          <w:szCs w:val="40"/>
                        </w:rPr>
                      </w:pPr>
                      <w:r w:rsidRPr="00DB3888">
                        <w:rPr>
                          <w:color w:val="FFFFFF"/>
                          <w:sz w:val="24"/>
                          <w:szCs w:val="40"/>
                        </w:rPr>
                        <w:t>020 7090 7755</w:t>
                      </w:r>
                    </w:p>
                    <w:p w14:paraId="15CC926B" w14:textId="77777777" w:rsidR="00335ED9" w:rsidRPr="00DB3888" w:rsidRDefault="00335ED9" w:rsidP="00335ED9">
                      <w:pPr>
                        <w:rPr>
                          <w:b/>
                          <w:color w:val="FFFFFF" w:themeColor="background1"/>
                          <w:sz w:val="32"/>
                        </w:rPr>
                      </w:pPr>
                      <w:r w:rsidRPr="00DB3888">
                        <w:rPr>
                          <w:color w:val="FFFFFF"/>
                          <w:sz w:val="24"/>
                          <w:szCs w:val="40"/>
                        </w:rPr>
                        <w:t>secas@gemserv.com</w:t>
                      </w:r>
                    </w:p>
                  </w:txbxContent>
                </v:textbox>
              </v:shape>
            </w:pict>
          </mc:Fallback>
        </mc:AlternateContent>
      </w:r>
    </w:p>
    <w:sectPr w:rsidR="00C82F76" w:rsidSect="00DF2F19">
      <w:headerReference w:type="default" r:id="rId15"/>
      <w:footerReference w:type="default" r:id="rId16"/>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A2384" w14:textId="77777777" w:rsidR="00400406" w:rsidRPr="00DB3888" w:rsidRDefault="00400406" w:rsidP="004F458B">
      <w:pPr>
        <w:spacing w:after="0" w:line="240" w:lineRule="auto"/>
      </w:pPr>
      <w:r w:rsidRPr="00DB3888">
        <w:separator/>
      </w:r>
    </w:p>
  </w:endnote>
  <w:endnote w:type="continuationSeparator" w:id="0">
    <w:p w14:paraId="436D8D96" w14:textId="77777777" w:rsidR="00400406" w:rsidRPr="00DB3888" w:rsidRDefault="00400406" w:rsidP="004F458B">
      <w:pPr>
        <w:spacing w:after="0" w:line="240" w:lineRule="auto"/>
      </w:pPr>
      <w:r w:rsidRPr="00DB388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DB3888" w14:paraId="5F665DD2" w14:textId="77777777" w:rsidTr="00A027E3">
      <w:tc>
        <w:tcPr>
          <w:tcW w:w="3040" w:type="dxa"/>
        </w:tcPr>
        <w:p w14:paraId="1112BC20" w14:textId="77777777" w:rsidR="000A6FAF" w:rsidRPr="00DB3888"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16C7D3A5" w14:textId="77777777" w:rsidR="000A6FAF" w:rsidRPr="00DB3888" w:rsidRDefault="000A6FAF" w:rsidP="00A027E3">
          <w:pPr>
            <w:pStyle w:val="Footer"/>
            <w:jc w:val="center"/>
            <w:rPr>
              <w:rFonts w:cs="Arial"/>
              <w:color w:val="595959" w:themeColor="text1" w:themeTint="A6"/>
              <w:sz w:val="16"/>
              <w:szCs w:val="16"/>
            </w:rPr>
          </w:pPr>
        </w:p>
      </w:tc>
      <w:tc>
        <w:tcPr>
          <w:tcW w:w="2999" w:type="dxa"/>
        </w:tcPr>
        <w:p w14:paraId="0B0F2761" w14:textId="77777777" w:rsidR="000A6FAF" w:rsidRPr="00DB3888" w:rsidRDefault="000A6FAF" w:rsidP="004D00F1">
          <w:pPr>
            <w:pStyle w:val="Footer"/>
            <w:spacing w:after="120"/>
            <w:rPr>
              <w:rFonts w:cs="Arial"/>
              <w:color w:val="595959" w:themeColor="text1" w:themeTint="A6"/>
              <w:sz w:val="16"/>
              <w:szCs w:val="16"/>
            </w:rPr>
          </w:pPr>
        </w:p>
      </w:tc>
    </w:tr>
    <w:tr w:rsidR="000A6FAF" w:rsidRPr="00DB3888" w14:paraId="620A7ED2" w14:textId="77777777" w:rsidTr="005D2C21">
      <w:trPr>
        <w:trHeight w:val="827"/>
      </w:trPr>
      <w:tc>
        <w:tcPr>
          <w:tcW w:w="3040" w:type="dxa"/>
        </w:tcPr>
        <w:p w14:paraId="752A3A38" w14:textId="71932FBE" w:rsidR="000A6FAF" w:rsidRPr="00DB3888" w:rsidRDefault="00CB05C3" w:rsidP="00E924B0">
          <w:pPr>
            <w:pStyle w:val="Footer"/>
            <w:rPr>
              <w:rFonts w:cs="Arial"/>
              <w:b/>
              <w:color w:val="595959" w:themeColor="text1" w:themeTint="A6"/>
              <w:sz w:val="16"/>
              <w:szCs w:val="16"/>
            </w:rPr>
          </w:pPr>
          <w:r w:rsidRPr="00DB3888">
            <w:rPr>
              <w:rFonts w:cs="Arial"/>
              <w:color w:val="595959" w:themeColor="text1" w:themeTint="A6"/>
              <w:sz w:val="16"/>
              <w:szCs w:val="16"/>
            </w:rPr>
            <w:t>MP</w:t>
          </w:r>
          <w:r w:rsidR="00400406" w:rsidRPr="00DB3888">
            <w:rPr>
              <w:rFonts w:cs="Arial"/>
              <w:color w:val="595959" w:themeColor="text1" w:themeTint="A6"/>
              <w:sz w:val="16"/>
              <w:szCs w:val="16"/>
            </w:rPr>
            <w:t xml:space="preserve">291 </w:t>
          </w:r>
          <w:r w:rsidR="001B793E" w:rsidRPr="00DB3888">
            <w:rPr>
              <w:rFonts w:cs="Arial"/>
              <w:color w:val="595959" w:themeColor="text1" w:themeTint="A6"/>
              <w:sz w:val="16"/>
              <w:szCs w:val="16"/>
            </w:rPr>
            <w:t>Re</w:t>
          </w:r>
          <w:r w:rsidR="00400406" w:rsidRPr="00DB3888">
            <w:rPr>
              <w:rFonts w:cs="Arial"/>
              <w:color w:val="595959" w:themeColor="text1" w:themeTint="A6"/>
              <w:sz w:val="16"/>
              <w:szCs w:val="16"/>
            </w:rPr>
            <w:t>quest for Information</w:t>
          </w:r>
        </w:p>
      </w:tc>
      <w:tc>
        <w:tcPr>
          <w:tcW w:w="2987" w:type="dxa"/>
          <w:vMerge/>
        </w:tcPr>
        <w:p w14:paraId="70087CFD" w14:textId="77777777" w:rsidR="000A6FAF" w:rsidRPr="00DB3888" w:rsidRDefault="000A6FAF" w:rsidP="00633F6B">
          <w:pPr>
            <w:pStyle w:val="Footer"/>
            <w:jc w:val="center"/>
            <w:rPr>
              <w:rFonts w:cs="Arial"/>
              <w:color w:val="595959" w:themeColor="text1" w:themeTint="A6"/>
              <w:sz w:val="16"/>
              <w:szCs w:val="16"/>
            </w:rPr>
          </w:pPr>
        </w:p>
      </w:tc>
      <w:tc>
        <w:tcPr>
          <w:tcW w:w="2999" w:type="dxa"/>
        </w:tcPr>
        <w:p w14:paraId="10AFDF7D" w14:textId="77777777" w:rsidR="000A6FAF" w:rsidRPr="00DB3888" w:rsidRDefault="000A6FAF" w:rsidP="00633F6B">
          <w:pPr>
            <w:pStyle w:val="Footer"/>
            <w:jc w:val="right"/>
            <w:rPr>
              <w:rFonts w:cs="Arial"/>
              <w:color w:val="595959" w:themeColor="text1" w:themeTint="A6"/>
              <w:sz w:val="16"/>
              <w:szCs w:val="16"/>
            </w:rPr>
          </w:pPr>
          <w:r w:rsidRPr="00DB3888">
            <w:rPr>
              <w:rFonts w:cs="Arial"/>
              <w:color w:val="595959" w:themeColor="text1" w:themeTint="A6"/>
              <w:sz w:val="16"/>
              <w:szCs w:val="16"/>
            </w:rPr>
            <w:t xml:space="preserve">Page </w:t>
          </w:r>
          <w:r w:rsidRPr="00DB3888">
            <w:rPr>
              <w:rFonts w:cs="Arial"/>
              <w:color w:val="595959" w:themeColor="text1" w:themeTint="A6"/>
              <w:sz w:val="16"/>
              <w:szCs w:val="16"/>
            </w:rPr>
            <w:fldChar w:fldCharType="begin"/>
          </w:r>
          <w:r w:rsidRPr="00DB3888">
            <w:rPr>
              <w:rFonts w:cs="Arial"/>
              <w:color w:val="595959" w:themeColor="text1" w:themeTint="A6"/>
              <w:sz w:val="16"/>
              <w:szCs w:val="16"/>
            </w:rPr>
            <w:instrText xml:space="preserve"> PAGE </w:instrText>
          </w:r>
          <w:r w:rsidRPr="00DB3888">
            <w:rPr>
              <w:rFonts w:cs="Arial"/>
              <w:color w:val="595959" w:themeColor="text1" w:themeTint="A6"/>
              <w:sz w:val="16"/>
              <w:szCs w:val="16"/>
            </w:rPr>
            <w:fldChar w:fldCharType="separate"/>
          </w:r>
          <w:r w:rsidR="00C03279" w:rsidRPr="00DB3888">
            <w:rPr>
              <w:rFonts w:cs="Arial"/>
              <w:color w:val="595959" w:themeColor="text1" w:themeTint="A6"/>
              <w:sz w:val="16"/>
              <w:szCs w:val="16"/>
            </w:rPr>
            <w:t>2</w:t>
          </w:r>
          <w:r w:rsidRPr="00DB3888">
            <w:rPr>
              <w:rFonts w:cs="Arial"/>
              <w:color w:val="595959" w:themeColor="text1" w:themeTint="A6"/>
              <w:sz w:val="16"/>
              <w:szCs w:val="16"/>
            </w:rPr>
            <w:fldChar w:fldCharType="end"/>
          </w:r>
          <w:r w:rsidRPr="00DB3888">
            <w:rPr>
              <w:rFonts w:cs="Arial"/>
              <w:color w:val="595959" w:themeColor="text1" w:themeTint="A6"/>
              <w:sz w:val="16"/>
              <w:szCs w:val="16"/>
            </w:rPr>
            <w:t xml:space="preserve"> of </w:t>
          </w:r>
          <w:r w:rsidRPr="00DB3888">
            <w:rPr>
              <w:rFonts w:cs="Arial"/>
              <w:color w:val="595959" w:themeColor="text1" w:themeTint="A6"/>
              <w:sz w:val="16"/>
              <w:szCs w:val="16"/>
            </w:rPr>
            <w:fldChar w:fldCharType="begin"/>
          </w:r>
          <w:r w:rsidRPr="00DB3888">
            <w:rPr>
              <w:rFonts w:cs="Arial"/>
              <w:color w:val="595959" w:themeColor="text1" w:themeTint="A6"/>
              <w:sz w:val="16"/>
              <w:szCs w:val="16"/>
            </w:rPr>
            <w:instrText xml:space="preserve"> NUMPAGES  </w:instrText>
          </w:r>
          <w:r w:rsidRPr="00DB3888">
            <w:rPr>
              <w:rFonts w:cs="Arial"/>
              <w:color w:val="595959" w:themeColor="text1" w:themeTint="A6"/>
              <w:sz w:val="16"/>
              <w:szCs w:val="16"/>
            </w:rPr>
            <w:fldChar w:fldCharType="separate"/>
          </w:r>
          <w:r w:rsidR="00C03279" w:rsidRPr="00DB3888">
            <w:rPr>
              <w:rFonts w:cs="Arial"/>
              <w:color w:val="595959" w:themeColor="text1" w:themeTint="A6"/>
              <w:sz w:val="16"/>
              <w:szCs w:val="16"/>
            </w:rPr>
            <w:t>3</w:t>
          </w:r>
          <w:r w:rsidRPr="00DB3888">
            <w:rPr>
              <w:rFonts w:cs="Arial"/>
              <w:color w:val="595959" w:themeColor="text1" w:themeTint="A6"/>
              <w:sz w:val="16"/>
              <w:szCs w:val="16"/>
            </w:rPr>
            <w:fldChar w:fldCharType="end"/>
          </w:r>
        </w:p>
        <w:p w14:paraId="461D6F57" w14:textId="77777777" w:rsidR="000A6FAF" w:rsidRPr="00DB3888" w:rsidRDefault="000A6FAF" w:rsidP="00633F6B">
          <w:pPr>
            <w:pStyle w:val="Footer"/>
            <w:jc w:val="right"/>
            <w:rPr>
              <w:rFonts w:cs="Arial"/>
              <w:color w:val="595959" w:themeColor="text1" w:themeTint="A6"/>
              <w:sz w:val="16"/>
              <w:szCs w:val="16"/>
            </w:rPr>
          </w:pPr>
        </w:p>
        <w:p w14:paraId="72452788" w14:textId="77777777" w:rsidR="000A6FAF" w:rsidRPr="00DB3888" w:rsidRDefault="000A6FAF" w:rsidP="001606E0">
          <w:pPr>
            <w:pStyle w:val="Footer"/>
            <w:jc w:val="right"/>
            <w:rPr>
              <w:rFonts w:cs="Arial"/>
              <w:color w:val="595959" w:themeColor="text1" w:themeTint="A6"/>
              <w:sz w:val="16"/>
              <w:szCs w:val="16"/>
            </w:rPr>
          </w:pPr>
          <w:r w:rsidRPr="00DB3888">
            <w:rPr>
              <w:rFonts w:cs="Arial"/>
              <w:b/>
              <w:color w:val="595959" w:themeColor="text1" w:themeTint="A6"/>
              <w:sz w:val="16"/>
              <w:szCs w:val="16"/>
            </w:rPr>
            <w:t xml:space="preserve">This document has a Classification of </w:t>
          </w:r>
          <w:r w:rsidR="004E0BEB" w:rsidRPr="00DB3888">
            <w:rPr>
              <w:rFonts w:cs="Arial"/>
              <w:b/>
              <w:color w:val="000000" w:themeColor="text1"/>
              <w:sz w:val="16"/>
              <w:szCs w:val="16"/>
            </w:rPr>
            <w:t>Clear</w:t>
          </w:r>
        </w:p>
      </w:tc>
    </w:tr>
  </w:tbl>
  <w:p w14:paraId="47B02637" w14:textId="77777777" w:rsidR="000A6FAF" w:rsidRPr="00DB3888"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08EAF" w14:textId="77777777" w:rsidR="00400406" w:rsidRPr="00DB3888" w:rsidRDefault="00400406" w:rsidP="004F458B">
      <w:pPr>
        <w:spacing w:after="0" w:line="240" w:lineRule="auto"/>
      </w:pPr>
      <w:r w:rsidRPr="00DB3888">
        <w:separator/>
      </w:r>
    </w:p>
  </w:footnote>
  <w:footnote w:type="continuationSeparator" w:id="0">
    <w:p w14:paraId="0C283C5C" w14:textId="77777777" w:rsidR="00400406" w:rsidRPr="00DB3888" w:rsidRDefault="00400406" w:rsidP="004F458B">
      <w:pPr>
        <w:spacing w:after="0" w:line="240" w:lineRule="auto"/>
      </w:pPr>
      <w:r w:rsidRPr="00DB388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40E05" w14:textId="77777777" w:rsidR="000A6FAF" w:rsidRPr="00DB3888" w:rsidRDefault="000A6FAF" w:rsidP="003E558E">
    <w:pPr>
      <w:pStyle w:val="Header"/>
      <w:jc w:val="right"/>
    </w:pPr>
    <w:r w:rsidRPr="00DB3888">
      <w:rPr>
        <w:noProof/>
        <w:lang w:eastAsia="en-GB"/>
      </w:rPr>
      <w:drawing>
        <wp:inline distT="0" distB="0" distL="0" distR="0" wp14:anchorId="2AB5625E" wp14:editId="0B8B7204">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E87ADF"/>
    <w:multiLevelType w:val="hybridMultilevel"/>
    <w:tmpl w:val="345AF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4"/>
  </w:num>
  <w:num w:numId="2" w16cid:durableId="477385360">
    <w:abstractNumId w:val="12"/>
  </w:num>
  <w:num w:numId="3" w16cid:durableId="990452303">
    <w:abstractNumId w:val="17"/>
  </w:num>
  <w:num w:numId="4" w16cid:durableId="1643539276">
    <w:abstractNumId w:val="10"/>
  </w:num>
  <w:num w:numId="5" w16cid:durableId="1306206536">
    <w:abstractNumId w:val="19"/>
  </w:num>
  <w:num w:numId="6" w16cid:durableId="1745758747">
    <w:abstractNumId w:val="11"/>
  </w:num>
  <w:num w:numId="7" w16cid:durableId="1377779290">
    <w:abstractNumId w:val="15"/>
  </w:num>
  <w:num w:numId="8" w16cid:durableId="1737625413">
    <w:abstractNumId w:val="18"/>
  </w:num>
  <w:num w:numId="9" w16cid:durableId="1760952349">
    <w:abstractNumId w:val="16"/>
  </w:num>
  <w:num w:numId="10" w16cid:durableId="10388906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 w:numId="22" w16cid:durableId="70517523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406"/>
    <w:rsid w:val="000034AD"/>
    <w:rsid w:val="00003C56"/>
    <w:rsid w:val="0000567F"/>
    <w:rsid w:val="000105C8"/>
    <w:rsid w:val="000107E0"/>
    <w:rsid w:val="00020BA4"/>
    <w:rsid w:val="00024106"/>
    <w:rsid w:val="00025A64"/>
    <w:rsid w:val="00030216"/>
    <w:rsid w:val="00031404"/>
    <w:rsid w:val="000343C9"/>
    <w:rsid w:val="000352DF"/>
    <w:rsid w:val="000418DB"/>
    <w:rsid w:val="0004306A"/>
    <w:rsid w:val="00045C00"/>
    <w:rsid w:val="00045D67"/>
    <w:rsid w:val="000476BA"/>
    <w:rsid w:val="000514B2"/>
    <w:rsid w:val="000571D3"/>
    <w:rsid w:val="0005755C"/>
    <w:rsid w:val="0006239B"/>
    <w:rsid w:val="000638DB"/>
    <w:rsid w:val="00065849"/>
    <w:rsid w:val="00067AFA"/>
    <w:rsid w:val="000709BB"/>
    <w:rsid w:val="00072752"/>
    <w:rsid w:val="00075828"/>
    <w:rsid w:val="0007628C"/>
    <w:rsid w:val="00077AD5"/>
    <w:rsid w:val="00081578"/>
    <w:rsid w:val="00082C70"/>
    <w:rsid w:val="0008420A"/>
    <w:rsid w:val="00085763"/>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51CE"/>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13"/>
    <w:rsid w:val="001677AD"/>
    <w:rsid w:val="001677CB"/>
    <w:rsid w:val="00170C40"/>
    <w:rsid w:val="001721F2"/>
    <w:rsid w:val="0017470B"/>
    <w:rsid w:val="001758EC"/>
    <w:rsid w:val="00177F91"/>
    <w:rsid w:val="001803C4"/>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3AE2"/>
    <w:rsid w:val="002A46ED"/>
    <w:rsid w:val="002A5A10"/>
    <w:rsid w:val="002A5AD9"/>
    <w:rsid w:val="002B2741"/>
    <w:rsid w:val="002C05FF"/>
    <w:rsid w:val="002C20B7"/>
    <w:rsid w:val="002C2DF7"/>
    <w:rsid w:val="002C473F"/>
    <w:rsid w:val="002C4FA1"/>
    <w:rsid w:val="002C5747"/>
    <w:rsid w:val="002C7A3A"/>
    <w:rsid w:val="002D27A7"/>
    <w:rsid w:val="002E0EC9"/>
    <w:rsid w:val="002E23BE"/>
    <w:rsid w:val="002E25BD"/>
    <w:rsid w:val="002E3D30"/>
    <w:rsid w:val="002E4390"/>
    <w:rsid w:val="002E5161"/>
    <w:rsid w:val="002F0BBC"/>
    <w:rsid w:val="002F1749"/>
    <w:rsid w:val="002F1EEA"/>
    <w:rsid w:val="002F2338"/>
    <w:rsid w:val="002F39BD"/>
    <w:rsid w:val="002F3FC6"/>
    <w:rsid w:val="002F4137"/>
    <w:rsid w:val="002F5392"/>
    <w:rsid w:val="00302694"/>
    <w:rsid w:val="003038C2"/>
    <w:rsid w:val="003045A5"/>
    <w:rsid w:val="003060A4"/>
    <w:rsid w:val="00306C4B"/>
    <w:rsid w:val="0031485F"/>
    <w:rsid w:val="003149DD"/>
    <w:rsid w:val="0032072B"/>
    <w:rsid w:val="00322D90"/>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4FC4"/>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406"/>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500A"/>
    <w:rsid w:val="0048046D"/>
    <w:rsid w:val="0048237F"/>
    <w:rsid w:val="00483A20"/>
    <w:rsid w:val="00495B1C"/>
    <w:rsid w:val="004A1A27"/>
    <w:rsid w:val="004A37AA"/>
    <w:rsid w:val="004B2999"/>
    <w:rsid w:val="004B676D"/>
    <w:rsid w:val="004C47D0"/>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07249"/>
    <w:rsid w:val="005160AB"/>
    <w:rsid w:val="00517044"/>
    <w:rsid w:val="00517881"/>
    <w:rsid w:val="00522D1E"/>
    <w:rsid w:val="005254E2"/>
    <w:rsid w:val="00526D76"/>
    <w:rsid w:val="0052762D"/>
    <w:rsid w:val="00530099"/>
    <w:rsid w:val="00530822"/>
    <w:rsid w:val="00531314"/>
    <w:rsid w:val="00531662"/>
    <w:rsid w:val="005331F9"/>
    <w:rsid w:val="00536F6E"/>
    <w:rsid w:val="005422A5"/>
    <w:rsid w:val="00542DE0"/>
    <w:rsid w:val="00543573"/>
    <w:rsid w:val="00547514"/>
    <w:rsid w:val="00551EEE"/>
    <w:rsid w:val="00552405"/>
    <w:rsid w:val="00552455"/>
    <w:rsid w:val="00552DED"/>
    <w:rsid w:val="00554542"/>
    <w:rsid w:val="005548BA"/>
    <w:rsid w:val="005552CE"/>
    <w:rsid w:val="005613A7"/>
    <w:rsid w:val="0056253E"/>
    <w:rsid w:val="00566244"/>
    <w:rsid w:val="005669B8"/>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C3C7B"/>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9B8"/>
    <w:rsid w:val="00615163"/>
    <w:rsid w:val="00620403"/>
    <w:rsid w:val="00621456"/>
    <w:rsid w:val="00622F14"/>
    <w:rsid w:val="006240A4"/>
    <w:rsid w:val="006256BB"/>
    <w:rsid w:val="00626B3A"/>
    <w:rsid w:val="00633F6B"/>
    <w:rsid w:val="006365EF"/>
    <w:rsid w:val="00636C03"/>
    <w:rsid w:val="00641531"/>
    <w:rsid w:val="00644440"/>
    <w:rsid w:val="00645F6C"/>
    <w:rsid w:val="00646A39"/>
    <w:rsid w:val="0064753C"/>
    <w:rsid w:val="00647909"/>
    <w:rsid w:val="0064797F"/>
    <w:rsid w:val="0065346A"/>
    <w:rsid w:val="0065625F"/>
    <w:rsid w:val="00656534"/>
    <w:rsid w:val="00660B11"/>
    <w:rsid w:val="00661BA9"/>
    <w:rsid w:val="0066212E"/>
    <w:rsid w:val="0067326B"/>
    <w:rsid w:val="006756BB"/>
    <w:rsid w:val="0068082B"/>
    <w:rsid w:val="006818FC"/>
    <w:rsid w:val="00682922"/>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B7B46"/>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04268"/>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665F4"/>
    <w:rsid w:val="007703DC"/>
    <w:rsid w:val="00771B4F"/>
    <w:rsid w:val="00772D41"/>
    <w:rsid w:val="0077434C"/>
    <w:rsid w:val="00775E81"/>
    <w:rsid w:val="00783DBF"/>
    <w:rsid w:val="00783FC0"/>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263"/>
    <w:rsid w:val="008D53C8"/>
    <w:rsid w:val="008E07ED"/>
    <w:rsid w:val="008E28FE"/>
    <w:rsid w:val="008E5272"/>
    <w:rsid w:val="008E6610"/>
    <w:rsid w:val="008F14C6"/>
    <w:rsid w:val="008F1A66"/>
    <w:rsid w:val="008F237C"/>
    <w:rsid w:val="008F49AE"/>
    <w:rsid w:val="008F5796"/>
    <w:rsid w:val="008F5AC5"/>
    <w:rsid w:val="008F5E6E"/>
    <w:rsid w:val="00901F84"/>
    <w:rsid w:val="00903E38"/>
    <w:rsid w:val="00904F87"/>
    <w:rsid w:val="00907A4A"/>
    <w:rsid w:val="00912B99"/>
    <w:rsid w:val="00913290"/>
    <w:rsid w:val="00914652"/>
    <w:rsid w:val="00921D28"/>
    <w:rsid w:val="00922D1F"/>
    <w:rsid w:val="00924878"/>
    <w:rsid w:val="00924B55"/>
    <w:rsid w:val="009320F1"/>
    <w:rsid w:val="0093390C"/>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A67EE"/>
    <w:rsid w:val="009B38A0"/>
    <w:rsid w:val="009B4930"/>
    <w:rsid w:val="009B59F6"/>
    <w:rsid w:val="009B61BF"/>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541F"/>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63127"/>
    <w:rsid w:val="00A715DB"/>
    <w:rsid w:val="00A72682"/>
    <w:rsid w:val="00A7280F"/>
    <w:rsid w:val="00A739ED"/>
    <w:rsid w:val="00A75FD0"/>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2C08"/>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4064"/>
    <w:rsid w:val="00BC64DF"/>
    <w:rsid w:val="00BD0D26"/>
    <w:rsid w:val="00BD1C03"/>
    <w:rsid w:val="00BD2ADD"/>
    <w:rsid w:val="00BD41D3"/>
    <w:rsid w:val="00BD70A6"/>
    <w:rsid w:val="00BD742D"/>
    <w:rsid w:val="00BD7F6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66822"/>
    <w:rsid w:val="00C66A08"/>
    <w:rsid w:val="00C70038"/>
    <w:rsid w:val="00C70EF2"/>
    <w:rsid w:val="00C71BDE"/>
    <w:rsid w:val="00C743C1"/>
    <w:rsid w:val="00C74FEC"/>
    <w:rsid w:val="00C778F9"/>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23C4"/>
    <w:rsid w:val="00D14CE9"/>
    <w:rsid w:val="00D15D55"/>
    <w:rsid w:val="00D176A1"/>
    <w:rsid w:val="00D244EB"/>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2A12"/>
    <w:rsid w:val="00DB3888"/>
    <w:rsid w:val="00DB553A"/>
    <w:rsid w:val="00DB6D79"/>
    <w:rsid w:val="00DC498A"/>
    <w:rsid w:val="00DC4D82"/>
    <w:rsid w:val="00DD1AAC"/>
    <w:rsid w:val="00DD5464"/>
    <w:rsid w:val="00DD7B1F"/>
    <w:rsid w:val="00DE0935"/>
    <w:rsid w:val="00DE15B8"/>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24DD"/>
    <w:rsid w:val="00E44999"/>
    <w:rsid w:val="00E44A5A"/>
    <w:rsid w:val="00E4508B"/>
    <w:rsid w:val="00E454BA"/>
    <w:rsid w:val="00E5098B"/>
    <w:rsid w:val="00E51665"/>
    <w:rsid w:val="00E55C82"/>
    <w:rsid w:val="00E5727E"/>
    <w:rsid w:val="00E70B08"/>
    <w:rsid w:val="00E7253B"/>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02096"/>
    <w:rsid w:val="00F10276"/>
    <w:rsid w:val="00F11651"/>
    <w:rsid w:val="00F1498E"/>
    <w:rsid w:val="00F17CEF"/>
    <w:rsid w:val="00F21DDD"/>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16F"/>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3FAD"/>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5807B"/>
  <w15:docId w15:val="{C531DDBE-7171-4E6B-8399-32DD13AEA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517044"/>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Revision">
    <w:name w:val="Revision"/>
    <w:hidden/>
    <w:uiPriority w:val="99"/>
    <w:semiHidden/>
    <w:rsid w:val="00A0541F"/>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dno-alerts-to-supplier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c.change@gemser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gemserv.sharepoint.com/sites/GemservFileShare/SECCo/Shared%20Documents/05%20-%20Modifications/Templates/01%20-%20Documents/03%20-%20Refine%20Stage%20documents/03%20-%20Refinement%20Consultation/Refinement%20Consultation%20template%20v0.3.dotx?OR=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7929B5571415C9CB2FAC1AAE9B7DB"/>
        <w:category>
          <w:name w:val="General"/>
          <w:gallery w:val="placeholder"/>
        </w:category>
        <w:types>
          <w:type w:val="bbPlcHdr"/>
        </w:types>
        <w:behaviors>
          <w:behavior w:val="content"/>
        </w:behaviors>
        <w:guid w:val="{F19FB0AC-ABDB-4874-8494-F728066E7DF3}"/>
      </w:docPartPr>
      <w:docPartBody>
        <w:p w:rsidR="008A1794" w:rsidRDefault="008A1794" w:rsidP="008A1794">
          <w:pPr>
            <w:pStyle w:val="2267929B5571415C9CB2FAC1AAE9B7DB3"/>
          </w:pPr>
          <w:r w:rsidRPr="00DB3888">
            <w:rPr>
              <w:rStyle w:val="PlaceholderText"/>
            </w:rPr>
            <w:t>Click and insert your name</w:t>
          </w:r>
        </w:p>
      </w:docPartBody>
    </w:docPart>
    <w:docPart>
      <w:docPartPr>
        <w:name w:val="A8345976DDB24C909DB3DF12A4589828"/>
        <w:category>
          <w:name w:val="General"/>
          <w:gallery w:val="placeholder"/>
        </w:category>
        <w:types>
          <w:type w:val="bbPlcHdr"/>
        </w:types>
        <w:behaviors>
          <w:behavior w:val="content"/>
        </w:behaviors>
        <w:guid w:val="{775FAC58-CC69-44C2-811E-1121D7DEFF4A}"/>
      </w:docPartPr>
      <w:docPartBody>
        <w:p w:rsidR="008A1794" w:rsidRDefault="008A1794" w:rsidP="008A1794">
          <w:pPr>
            <w:pStyle w:val="A8345976DDB24C909DB3DF12A45898283"/>
          </w:pPr>
          <w:r w:rsidRPr="00DB3888">
            <w:rPr>
              <w:rStyle w:val="PlaceholderText"/>
            </w:rPr>
            <w:t>Click and insert the name of the organisation you are responding for</w:t>
          </w:r>
        </w:p>
      </w:docPartBody>
    </w:docPart>
    <w:docPart>
      <w:docPartPr>
        <w:name w:val="66761959595C4343A9A8687F862D03B2"/>
        <w:category>
          <w:name w:val="General"/>
          <w:gallery w:val="placeholder"/>
        </w:category>
        <w:types>
          <w:type w:val="bbPlcHdr"/>
        </w:types>
        <w:behaviors>
          <w:behavior w:val="content"/>
        </w:behaviors>
        <w:guid w:val="{97382632-9033-4A92-8682-BD205BA42F56}"/>
      </w:docPartPr>
      <w:docPartBody>
        <w:p w:rsidR="008A1794" w:rsidRDefault="008A1794" w:rsidP="008A1794">
          <w:pPr>
            <w:pStyle w:val="66761959595C4343A9A8687F862D03B23"/>
          </w:pPr>
          <w:r w:rsidRPr="00DB3888">
            <w:rPr>
              <w:rStyle w:val="PlaceholderText"/>
            </w:rPr>
            <w:t>Click and insert a phone number we can call you on with any queries</w:t>
          </w:r>
        </w:p>
      </w:docPartBody>
    </w:docPart>
    <w:docPart>
      <w:docPartPr>
        <w:name w:val="591509C991DF44B6A85C14C28F912AAF"/>
        <w:category>
          <w:name w:val="General"/>
          <w:gallery w:val="placeholder"/>
        </w:category>
        <w:types>
          <w:type w:val="bbPlcHdr"/>
        </w:types>
        <w:behaviors>
          <w:behavior w:val="content"/>
        </w:behaviors>
        <w:guid w:val="{2CA22633-9D43-4C02-AFED-3F94A02E07A5}"/>
      </w:docPartPr>
      <w:docPartBody>
        <w:p w:rsidR="008A1794" w:rsidRDefault="008A1794" w:rsidP="008A1794">
          <w:pPr>
            <w:pStyle w:val="591509C991DF44B6A85C14C28F912AAF3"/>
          </w:pPr>
          <w:r w:rsidRPr="00DB3888">
            <w:rPr>
              <w:rStyle w:val="PlaceholderText"/>
            </w:rPr>
            <w:t>Click and select your Party Category</w:t>
          </w:r>
        </w:p>
      </w:docPartBody>
    </w:docPart>
    <w:docPart>
      <w:docPartPr>
        <w:name w:val="A5F05FA6CAB1467AA41899258D01C3BA"/>
        <w:category>
          <w:name w:val="General"/>
          <w:gallery w:val="placeholder"/>
        </w:category>
        <w:types>
          <w:type w:val="bbPlcHdr"/>
        </w:types>
        <w:behaviors>
          <w:behavior w:val="content"/>
        </w:behaviors>
        <w:guid w:val="{CA3EEA1B-2518-44FB-9BD9-DF08A5B88C0B}"/>
      </w:docPartPr>
      <w:docPartBody>
        <w:p w:rsidR="008A1794" w:rsidRDefault="008A1794" w:rsidP="008A1794">
          <w:pPr>
            <w:pStyle w:val="A5F05FA6CAB1467AA41899258D01C3BA3"/>
          </w:pPr>
          <w:r w:rsidRPr="00DB3888">
            <w:rPr>
              <w:rStyle w:val="PlaceholderText"/>
            </w:rPr>
            <w:t>Click and insert the name(s) of any SEC Parties you are responding for</w:t>
          </w:r>
        </w:p>
      </w:docPartBody>
    </w:docPart>
    <w:docPart>
      <w:docPartPr>
        <w:name w:val="43A710951A394B6D940E75409B7767DF"/>
        <w:category>
          <w:name w:val="General"/>
          <w:gallery w:val="placeholder"/>
        </w:category>
        <w:types>
          <w:type w:val="bbPlcHdr"/>
        </w:types>
        <w:behaviors>
          <w:behavior w:val="content"/>
        </w:behaviors>
        <w:guid w:val="{34054EA4-0D25-486A-84BE-C2CC82B0E5D9}"/>
      </w:docPartPr>
      <w:docPartBody>
        <w:p w:rsidR="008A1794" w:rsidRDefault="008A1794" w:rsidP="008A1794">
          <w:pPr>
            <w:pStyle w:val="43A710951A394B6D940E75409B7767DF3"/>
          </w:pPr>
          <w:r w:rsidRPr="00DB3888">
            <w:rPr>
              <w:rStyle w:val="PlaceholderText"/>
            </w:rPr>
            <w:t>Click and select your response</w:t>
          </w:r>
        </w:p>
      </w:docPartBody>
    </w:docPart>
    <w:docPart>
      <w:docPartPr>
        <w:name w:val="0F46649BC57B45DE87B751E6FD9ED92A"/>
        <w:category>
          <w:name w:val="General"/>
          <w:gallery w:val="placeholder"/>
        </w:category>
        <w:types>
          <w:type w:val="bbPlcHdr"/>
        </w:types>
        <w:behaviors>
          <w:behavior w:val="content"/>
        </w:behaviors>
        <w:guid w:val="{48897861-CDDD-4B19-A46A-BC1EFD317306}"/>
      </w:docPartPr>
      <w:docPartBody>
        <w:p w:rsidR="008A1794" w:rsidRDefault="008A1794" w:rsidP="008A1794">
          <w:pPr>
            <w:pStyle w:val="0F46649BC57B45DE87B751E6FD9ED92A3"/>
          </w:pPr>
          <w:r w:rsidRPr="00DB3888">
            <w:rPr>
              <w:rStyle w:val="PlaceholderText"/>
            </w:rPr>
            <w:t>Click and insert the rationale for your response</w:t>
          </w:r>
        </w:p>
      </w:docPartBody>
    </w:docPart>
    <w:docPart>
      <w:docPartPr>
        <w:name w:val="D88489E92B404841A51FE38C1CA50B35"/>
        <w:category>
          <w:name w:val="General"/>
          <w:gallery w:val="placeholder"/>
        </w:category>
        <w:types>
          <w:type w:val="bbPlcHdr"/>
        </w:types>
        <w:behaviors>
          <w:behavior w:val="content"/>
        </w:behaviors>
        <w:guid w:val="{413EB683-305A-46C5-949C-38ECE6C553E3}"/>
      </w:docPartPr>
      <w:docPartBody>
        <w:p w:rsidR="008A1794" w:rsidRDefault="008A1794" w:rsidP="008A1794">
          <w:pPr>
            <w:pStyle w:val="D88489E92B404841A51FE38C1CA50B353"/>
          </w:pPr>
          <w:r w:rsidRPr="00DB3888">
            <w:rPr>
              <w:rStyle w:val="PlaceholderText"/>
            </w:rPr>
            <w:t>Click and insert the rationale for your response</w:t>
          </w:r>
        </w:p>
      </w:docPartBody>
    </w:docPart>
    <w:docPart>
      <w:docPartPr>
        <w:name w:val="B297A9C7468A48DDBE677D34C9312966"/>
        <w:category>
          <w:name w:val="General"/>
          <w:gallery w:val="placeholder"/>
        </w:category>
        <w:types>
          <w:type w:val="bbPlcHdr"/>
        </w:types>
        <w:behaviors>
          <w:behavior w:val="content"/>
        </w:behaviors>
        <w:guid w:val="{66662CB3-ABDA-4959-A994-0944A1127EC4}"/>
      </w:docPartPr>
      <w:docPartBody>
        <w:p w:rsidR="008A1794" w:rsidRDefault="008A1794" w:rsidP="008A1794">
          <w:pPr>
            <w:pStyle w:val="B297A9C7468A48DDBE677D34C93129663"/>
          </w:pPr>
          <w:r w:rsidRPr="00DB3888">
            <w:rPr>
              <w:rStyle w:val="PlaceholderText"/>
            </w:rPr>
            <w:t>Click and insert the rationale for your response</w:t>
          </w:r>
        </w:p>
      </w:docPartBody>
    </w:docPart>
    <w:docPart>
      <w:docPartPr>
        <w:name w:val="2D49181A513C4084A24F6D71DCA08D8F"/>
        <w:category>
          <w:name w:val="General"/>
          <w:gallery w:val="placeholder"/>
        </w:category>
        <w:types>
          <w:type w:val="bbPlcHdr"/>
        </w:types>
        <w:behaviors>
          <w:behavior w:val="content"/>
        </w:behaviors>
        <w:guid w:val="{F1ABD03C-6C9F-43EA-9FCB-97905679765C}"/>
      </w:docPartPr>
      <w:docPartBody>
        <w:p w:rsidR="008A1794" w:rsidRDefault="008A1794" w:rsidP="008A1794">
          <w:pPr>
            <w:pStyle w:val="2D49181A513C4084A24F6D71DCA08D8F3"/>
          </w:pPr>
          <w:r w:rsidRPr="00DB3888">
            <w:rPr>
              <w:rStyle w:val="PlaceholderText"/>
            </w:rPr>
            <w:t>Click and select your response</w:t>
          </w:r>
        </w:p>
      </w:docPartBody>
    </w:docPart>
    <w:docPart>
      <w:docPartPr>
        <w:name w:val="27C70DE9C0D047C891DB56A1B6F4A2A7"/>
        <w:category>
          <w:name w:val="General"/>
          <w:gallery w:val="placeholder"/>
        </w:category>
        <w:types>
          <w:type w:val="bbPlcHdr"/>
        </w:types>
        <w:behaviors>
          <w:behavior w:val="content"/>
        </w:behaviors>
        <w:guid w:val="{20E76C5D-1FA7-4129-A2C3-0124B2D41441}"/>
      </w:docPartPr>
      <w:docPartBody>
        <w:p w:rsidR="008A1794" w:rsidRDefault="008A1794" w:rsidP="008A1794">
          <w:pPr>
            <w:pStyle w:val="27C70DE9C0D047C891DB56A1B6F4A2A73"/>
          </w:pPr>
          <w:r w:rsidRPr="00DB3888">
            <w:rPr>
              <w:rStyle w:val="PlaceholderText"/>
            </w:rPr>
            <w:t>Click and insert the rationale for your response</w:t>
          </w:r>
        </w:p>
      </w:docPartBody>
    </w:docPart>
    <w:docPart>
      <w:docPartPr>
        <w:name w:val="7DA80B7172964FB99508C7485DCD2CB1"/>
        <w:category>
          <w:name w:val="General"/>
          <w:gallery w:val="placeholder"/>
        </w:category>
        <w:types>
          <w:type w:val="bbPlcHdr"/>
        </w:types>
        <w:behaviors>
          <w:behavior w:val="content"/>
        </w:behaviors>
        <w:guid w:val="{C77B8756-1F4D-43F6-810C-9490C389A33B}"/>
      </w:docPartPr>
      <w:docPartBody>
        <w:p w:rsidR="008A1794" w:rsidRDefault="008A1794" w:rsidP="008A1794">
          <w:pPr>
            <w:pStyle w:val="7DA80B7172964FB99508C7485DCD2CB13"/>
          </w:pPr>
          <w:r w:rsidRPr="00DB3888">
            <w:rPr>
              <w:rStyle w:val="PlaceholderText"/>
            </w:rPr>
            <w:t>Click and insert any further comments</w:t>
          </w:r>
        </w:p>
      </w:docPartBody>
    </w:docPart>
    <w:docPart>
      <w:docPartPr>
        <w:name w:val="8DE68E14122F453EAAD1804A269E4742"/>
        <w:category>
          <w:name w:val="General"/>
          <w:gallery w:val="placeholder"/>
        </w:category>
        <w:types>
          <w:type w:val="bbPlcHdr"/>
        </w:types>
        <w:behaviors>
          <w:behavior w:val="content"/>
        </w:behaviors>
        <w:guid w:val="{5D9D8CAB-A520-4436-A309-1CE9641B62EA}"/>
      </w:docPartPr>
      <w:docPartBody>
        <w:p w:rsidR="007F53C9" w:rsidRDefault="007F53C9" w:rsidP="007F53C9">
          <w:pPr>
            <w:pStyle w:val="8DE68E14122F453EAAD1804A269E4742"/>
          </w:pPr>
          <w:r w:rsidRPr="00DB3888">
            <w:rPr>
              <w:rStyle w:val="PlaceholderText"/>
            </w:rPr>
            <w:t>Click and insert the rationale for your response</w:t>
          </w:r>
        </w:p>
      </w:docPartBody>
    </w:docPart>
    <w:docPart>
      <w:docPartPr>
        <w:name w:val="20096A4C2DA04B55900C3EDFF93A2F8E"/>
        <w:category>
          <w:name w:val="General"/>
          <w:gallery w:val="placeholder"/>
        </w:category>
        <w:types>
          <w:type w:val="bbPlcHdr"/>
        </w:types>
        <w:behaviors>
          <w:behavior w:val="content"/>
        </w:behaviors>
        <w:guid w:val="{DFF9ACC2-A904-471E-8CEF-B1236D4A23F0}"/>
      </w:docPartPr>
      <w:docPartBody>
        <w:p w:rsidR="007F53C9" w:rsidRDefault="007F53C9" w:rsidP="007F53C9">
          <w:pPr>
            <w:pStyle w:val="20096A4C2DA04B55900C3EDFF93A2F8E"/>
          </w:pPr>
          <w:r w:rsidRPr="00DB3888">
            <w:rPr>
              <w:rStyle w:val="PlaceholderText"/>
            </w:rPr>
            <w:t>Click 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794"/>
    <w:rsid w:val="00384FC4"/>
    <w:rsid w:val="007F53C9"/>
    <w:rsid w:val="008A1794"/>
    <w:rsid w:val="009B61BF"/>
    <w:rsid w:val="00D123C4"/>
    <w:rsid w:val="00E01F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53C9"/>
    <w:rPr>
      <w:color w:val="808080"/>
    </w:rPr>
  </w:style>
  <w:style w:type="paragraph" w:customStyle="1" w:styleId="2267929B5571415C9CB2FAC1AAE9B7DB3">
    <w:name w:val="2267929B5571415C9CB2FAC1AAE9B7DB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A8345976DDB24C909DB3DF12A45898283">
    <w:name w:val="A8345976DDB24C909DB3DF12A4589828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66761959595C4343A9A8687F862D03B23">
    <w:name w:val="66761959595C4343A9A8687F862D03B2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591509C991DF44B6A85C14C28F912AAF3">
    <w:name w:val="591509C991DF44B6A85C14C28F912AAF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A5F05FA6CAB1467AA41899258D01C3BA3">
    <w:name w:val="A5F05FA6CAB1467AA41899258D01C3BA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43A710951A394B6D940E75409B7767DF3">
    <w:name w:val="43A710951A394B6D940E75409B7767DF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0F46649BC57B45DE87B751E6FD9ED92A3">
    <w:name w:val="0F46649BC57B45DE87B751E6FD9ED92A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D88489E92B404841A51FE38C1CA50B353">
    <w:name w:val="D88489E92B404841A51FE38C1CA50B35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4918C880DD884AEF972133F80B05D6EE3">
    <w:name w:val="4918C880DD884AEF972133F80B05D6EE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76579D7305EE4A34908F9F2B8588AFA53">
    <w:name w:val="76579D7305EE4A34908F9F2B8588AFA5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B297A9C7468A48DDBE677D34C93129663">
    <w:name w:val="B297A9C7468A48DDBE677D34C9312966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D49181A513C4084A24F6D71DCA08D8F3">
    <w:name w:val="2D49181A513C4084A24F6D71DCA08D8F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7C70DE9C0D047C891DB56A1B6F4A2A73">
    <w:name w:val="27C70DE9C0D047C891DB56A1B6F4A2A7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7DA80B7172964FB99508C7485DCD2CB13">
    <w:name w:val="7DA80B7172964FB99508C7485DCD2CB13"/>
    <w:rsid w:val="008A1794"/>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DE68E14122F453EAAD1804A269E4742">
    <w:name w:val="8DE68E14122F453EAAD1804A269E4742"/>
    <w:rsid w:val="007F53C9"/>
  </w:style>
  <w:style w:type="paragraph" w:customStyle="1" w:styleId="C7BF4192F5B04933BD25896075B2843C">
    <w:name w:val="C7BF4192F5B04933BD25896075B2843C"/>
    <w:rsid w:val="007F53C9"/>
  </w:style>
  <w:style w:type="paragraph" w:customStyle="1" w:styleId="20096A4C2DA04B55900C3EDFF93A2F8E">
    <w:name w:val="20096A4C2DA04B55900C3EDFF93A2F8E"/>
    <w:rsid w:val="007F53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2B84C4-F61B-401C-B795-BDEDD3052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3.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4.xml><?xml version="1.0" encoding="utf-8"?>
<ds:datastoreItem xmlns:ds="http://schemas.openxmlformats.org/officeDocument/2006/customXml" ds:itemID="{6909A409-DBE2-42F2-A5BB-4F543F8E8D3F}">
  <ds:schemaRefs>
    <ds:schemaRef ds:uri="c7dccf3f-008e-465c-9e46-b3283d304c80"/>
    <ds:schemaRef ds:uri="d5e8df70-7ba7-462a-92bc-0eb2af61e599"/>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Refinement%20Consultation%20template%20v0.3.dotx?OR=8</Template>
  <TotalTime>122</TotalTime>
  <Pages>5</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5730</CharactersWithSpaces>
  <SharedDoc>false</SharedDoc>
  <HLinks>
    <vt:vector size="18" baseType="variant">
      <vt:variant>
        <vt:i4>7471128</vt:i4>
      </vt:variant>
      <vt:variant>
        <vt:i4>6</vt:i4>
      </vt:variant>
      <vt:variant>
        <vt:i4>0</vt:i4>
      </vt:variant>
      <vt:variant>
        <vt:i4>5</vt:i4>
      </vt:variant>
      <vt:variant>
        <vt:lpwstr>mailto:sec.change@gemserv.com</vt:lpwstr>
      </vt:variant>
      <vt:variant>
        <vt:lpwstr/>
      </vt:variant>
      <vt:variant>
        <vt:i4>7471128</vt:i4>
      </vt:variant>
      <vt:variant>
        <vt:i4>3</vt:i4>
      </vt:variant>
      <vt:variant>
        <vt:i4>0</vt:i4>
      </vt:variant>
      <vt:variant>
        <vt:i4>5</vt:i4>
      </vt:variant>
      <vt:variant>
        <vt:lpwstr>mailto:sec.change@gemserv.com</vt:lpwstr>
      </vt:variant>
      <vt:variant>
        <vt:lpwstr/>
      </vt:variant>
      <vt:variant>
        <vt:i4>7471128</vt:i4>
      </vt:variant>
      <vt:variant>
        <vt:i4>0</vt:i4>
      </vt:variant>
      <vt:variant>
        <vt:i4>0</vt:i4>
      </vt:variant>
      <vt:variant>
        <vt:i4>5</vt:i4>
      </vt:variant>
      <vt:variant>
        <vt:lpwstr>mailto:sec.change@gemserv.com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Georgiana Severin</dc:creator>
  <cp:keywords/>
  <dc:description/>
  <cp:lastModifiedBy>Georgiana Severin</cp:lastModifiedBy>
  <cp:revision>31</cp:revision>
  <cp:lastPrinted>2018-06-08T18:24:00Z</cp:lastPrinted>
  <dcterms:created xsi:type="dcterms:W3CDTF">2025-09-10T20:09:00Z</dcterms:created>
  <dcterms:modified xsi:type="dcterms:W3CDTF">2025-09-10T14:28:00Z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